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F6" w:rsidRPr="00170B72" w:rsidRDefault="00B66FF6" w:rsidP="00170B72">
      <w:pPr>
        <w:widowControl/>
        <w:rPr>
          <w:rFonts w:ascii="黑体" w:eastAsia="黑体" w:hAnsi="黑体" w:cs="黑体"/>
          <w:kern w:val="0"/>
          <w:sz w:val="32"/>
          <w:szCs w:val="32"/>
        </w:rPr>
      </w:pPr>
      <w:bookmarkStart w:id="0" w:name="_GoBack"/>
      <w:bookmarkEnd w:id="0"/>
      <w:r w:rsidRPr="00170B72"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Pr="00170B72">
        <w:rPr>
          <w:rFonts w:ascii="黑体" w:eastAsia="黑体" w:hAnsi="黑体" w:cs="黑体"/>
          <w:kern w:val="0"/>
          <w:sz w:val="32"/>
          <w:szCs w:val="32"/>
        </w:rPr>
        <w:t>4</w:t>
      </w:r>
    </w:p>
    <w:p w:rsidR="00B66FF6" w:rsidRPr="00170B72" w:rsidRDefault="00B66FF6" w:rsidP="00170B72">
      <w:pPr>
        <w:widowControl/>
        <w:spacing w:line="700" w:lineRule="exact"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 w:rsidRPr="00170B72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事业单位工作人员年度考核登记表</w:t>
      </w:r>
    </w:p>
    <w:p w:rsidR="00B66FF6" w:rsidRPr="00DF50E1" w:rsidRDefault="00B66FF6" w:rsidP="006E524B">
      <w:pPr>
        <w:widowControl/>
        <w:jc w:val="center"/>
        <w:rPr>
          <w:rFonts w:ascii="方正小标宋简体" w:eastAsia="方正小标宋简体" w:hAnsi="宋体"/>
          <w:kern w:val="0"/>
          <w:sz w:val="32"/>
          <w:szCs w:val="32"/>
        </w:rPr>
      </w:pPr>
      <w:r w:rsidRPr="00DF50E1">
        <w:rPr>
          <w:rFonts w:ascii="方正小标宋简体" w:eastAsia="方正小标宋简体" w:hAnsi="宋体" w:cs="方正小标宋简体" w:hint="eastAsia"/>
          <w:kern w:val="0"/>
          <w:sz w:val="32"/>
          <w:szCs w:val="32"/>
        </w:rPr>
        <w:t>（</w:t>
      </w:r>
      <w:r w:rsidRPr="00DF50E1">
        <w:rPr>
          <w:rFonts w:ascii="方正小标宋简体" w:eastAsia="方正小标宋简体" w:hAnsi="宋体" w:cs="方正小标宋简体"/>
          <w:kern w:val="0"/>
          <w:sz w:val="32"/>
          <w:szCs w:val="32"/>
        </w:rPr>
        <w:t xml:space="preserve">      </w:t>
      </w:r>
      <w:r w:rsidRPr="00DF50E1">
        <w:rPr>
          <w:rFonts w:ascii="方正小标宋简体" w:eastAsia="方正小标宋简体" w:hAnsi="宋体" w:cs="方正小标宋简体" w:hint="eastAsia"/>
          <w:kern w:val="0"/>
          <w:sz w:val="32"/>
          <w:szCs w:val="32"/>
        </w:rPr>
        <w:t>年度）</w:t>
      </w:r>
    </w:p>
    <w:tbl>
      <w:tblPr>
        <w:tblW w:w="8756" w:type="dxa"/>
        <w:jc w:val="center"/>
        <w:tblLook w:val="0000"/>
      </w:tblPr>
      <w:tblGrid>
        <w:gridCol w:w="1275"/>
        <w:gridCol w:w="1686"/>
        <w:gridCol w:w="993"/>
        <w:gridCol w:w="992"/>
        <w:gridCol w:w="1109"/>
        <w:gridCol w:w="2701"/>
      </w:tblGrid>
      <w:tr w:rsidR="00B66FF6" w:rsidRPr="00F90C8E">
        <w:trPr>
          <w:trHeight w:hRule="exact" w:val="73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</w:t>
            </w:r>
            <w:r w:rsidRPr="000672BC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 </w:t>
            </w: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名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性</w:t>
            </w:r>
            <w:r w:rsidRPr="000672BC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 </w:t>
            </w: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B66FF6" w:rsidRPr="00F90C8E">
        <w:trPr>
          <w:trHeight w:hRule="exact" w:val="681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挂职</w:t>
            </w:r>
            <w:r w:rsidRPr="000672BC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/</w:t>
            </w: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抽调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处室</w:t>
            </w: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B66FF6" w:rsidRPr="00F90C8E">
        <w:trPr>
          <w:trHeight w:hRule="exact" w:val="723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从事或</w:t>
            </w:r>
          </w:p>
          <w:p w:rsidR="00B66FF6" w:rsidRPr="000672BC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分管工作</w:t>
            </w:r>
          </w:p>
        </w:tc>
        <w:tc>
          <w:tcPr>
            <w:tcW w:w="748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  <w:p w:rsidR="00B66FF6" w:rsidRPr="000672BC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B66FF6" w:rsidRPr="00F90C8E">
        <w:trPr>
          <w:trHeight w:hRule="exact" w:val="705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Pr="000672BC" w:rsidRDefault="00B66FF6" w:rsidP="000672BC">
            <w:pPr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年度奖惩</w:t>
            </w:r>
          </w:p>
          <w:p w:rsidR="00B66FF6" w:rsidRPr="000672BC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0672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情况</w:t>
            </w:r>
          </w:p>
        </w:tc>
        <w:tc>
          <w:tcPr>
            <w:tcW w:w="74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6FF6" w:rsidRPr="000672BC" w:rsidRDefault="00B66FF6" w:rsidP="002C4A32">
            <w:pPr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B66FF6" w:rsidRPr="00F90C8E">
        <w:trPr>
          <w:trHeight w:hRule="exact" w:val="504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66FF6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个</w:t>
            </w:r>
          </w:p>
          <w:p w:rsidR="00B66FF6" w:rsidRPr="00CA4ED2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B66FF6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人</w:t>
            </w:r>
          </w:p>
          <w:p w:rsidR="00B66FF6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B66FF6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总</w:t>
            </w:r>
          </w:p>
          <w:p w:rsidR="00B66FF6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B66FF6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结</w:t>
            </w:r>
          </w:p>
          <w:p w:rsidR="00B66FF6" w:rsidRDefault="00B66FF6" w:rsidP="000672BC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B66FF6" w:rsidRPr="00CA4ED2" w:rsidRDefault="00B66FF6" w:rsidP="002C4A32">
            <w:pPr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74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FF6" w:rsidRPr="00F90C8E" w:rsidRDefault="00B66FF6" w:rsidP="002C4A32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66FF6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B66FF6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B66FF6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B66FF6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B66FF6" w:rsidRPr="00F90C8E">
        <w:trPr>
          <w:trHeight w:val="312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B66FF6" w:rsidRPr="00F90C8E">
        <w:trPr>
          <w:trHeight w:val="4672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FF6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个</w:t>
            </w:r>
          </w:p>
          <w:p w:rsidR="00B66FF6" w:rsidRPr="00CA4ED2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B66FF6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人</w:t>
            </w:r>
          </w:p>
          <w:p w:rsidR="00B66FF6" w:rsidRPr="00CA4ED2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B66FF6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总</w:t>
            </w:r>
          </w:p>
          <w:p w:rsidR="00B66FF6" w:rsidRPr="00CA4ED2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B66FF6" w:rsidRPr="00F90C8E" w:rsidRDefault="00B66FF6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结</w:t>
            </w:r>
          </w:p>
        </w:tc>
        <w:tc>
          <w:tcPr>
            <w:tcW w:w="74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66FF6" w:rsidRPr="00F90C8E" w:rsidRDefault="00B66FF6" w:rsidP="002C4A32">
            <w:pPr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B66FF6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F6" w:rsidRPr="00DF50E1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主管领导</w:t>
            </w:r>
            <w:r w:rsidRPr="00DF50E1">
              <w:rPr>
                <w:rFonts w:ascii="宋体" w:hAnsi="宋体" w:cs="宋体"/>
                <w:b/>
                <w:bCs/>
                <w:kern w:val="0"/>
              </w:rPr>
              <w:t xml:space="preserve">    </w:t>
            </w: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评鉴意见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B66FF6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F6" w:rsidRPr="00DF50E1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考核委员会（小组）</w:t>
            </w:r>
            <w:r w:rsidRPr="00DF50E1">
              <w:rPr>
                <w:rFonts w:ascii="宋体" w:hAnsi="宋体" w:cs="宋体"/>
                <w:b/>
                <w:bCs/>
                <w:kern w:val="0"/>
              </w:rPr>
              <w:t xml:space="preserve">    </w:t>
            </w: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审核意见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4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考核委员会（小组）：</w:t>
            </w:r>
            <w:r>
              <w:rPr>
                <w:rFonts w:ascii="宋体" w:hAnsi="宋体" w:cs="宋体"/>
                <w:kern w:val="0"/>
              </w:rPr>
              <w:t xml:space="preserve">        </w:t>
            </w:r>
            <w:r w:rsidRPr="00F90C8E">
              <w:rPr>
                <w:rFonts w:ascii="宋体" w:hAnsi="宋体" w:cs="宋体"/>
                <w:kern w:val="0"/>
              </w:rPr>
              <w:t xml:space="preserve">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  <w:r w:rsidRPr="00F90C8E">
              <w:rPr>
                <w:rFonts w:ascii="宋体" w:hAnsi="宋体" w:cs="宋体"/>
                <w:kern w:val="0"/>
              </w:rPr>
              <w:t xml:space="preserve"> </w:t>
            </w:r>
          </w:p>
        </w:tc>
      </w:tr>
      <w:tr w:rsidR="00B66FF6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F6" w:rsidRPr="00DF50E1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单位负责人意见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B66FF6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F6" w:rsidRPr="00DF50E1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本人意见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B66FF6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F6" w:rsidRPr="00DF50E1" w:rsidRDefault="00B66FF6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未确定等次或其他情况说明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6FF6" w:rsidRPr="00F90C8E" w:rsidRDefault="00B66FF6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B66FF6" w:rsidRPr="00E10223" w:rsidRDefault="00B66FF6" w:rsidP="006E524B">
      <w:pPr>
        <w:spacing w:line="20" w:lineRule="exact"/>
        <w:jc w:val="center"/>
      </w:pPr>
    </w:p>
    <w:p w:rsidR="00B66FF6" w:rsidRPr="00F90C8E" w:rsidRDefault="00B66FF6" w:rsidP="006E524B">
      <w:pPr>
        <w:spacing w:line="240" w:lineRule="exact"/>
        <w:rPr>
          <w:rFonts w:ascii="黑体" w:eastAsia="黑体"/>
          <w:sz w:val="32"/>
          <w:szCs w:val="32"/>
        </w:rPr>
      </w:pPr>
    </w:p>
    <w:p w:rsidR="00B66FF6" w:rsidRDefault="00B66FF6"/>
    <w:sectPr w:rsidR="00B66FF6" w:rsidSect="00170B72">
      <w:headerReference w:type="default" r:id="rId6"/>
      <w:footerReference w:type="default" r:id="rId7"/>
      <w:pgSz w:w="11906" w:h="16838" w:code="9"/>
      <w:pgMar w:top="1701" w:right="1701" w:bottom="1701" w:left="1701" w:header="709" w:footer="1361" w:gutter="0"/>
      <w:pgNumType w:fmt="numberInDash" w:start="4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FF6" w:rsidRDefault="00B66FF6" w:rsidP="004F5E30">
      <w:r>
        <w:separator/>
      </w:r>
    </w:p>
  </w:endnote>
  <w:endnote w:type="continuationSeparator" w:id="0">
    <w:p w:rsidR="00B66FF6" w:rsidRDefault="00B66FF6" w:rsidP="004F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F6" w:rsidRPr="00170B72" w:rsidRDefault="00B66FF6" w:rsidP="003930CE">
    <w:pPr>
      <w:pStyle w:val="Footer"/>
      <w:framePr w:wrap="auto" w:vAnchor="text" w:hAnchor="margin" w:xAlign="outside" w:y="1"/>
      <w:rPr>
        <w:rStyle w:val="PageNumber"/>
        <w:rFonts w:ascii="Times New Roman" w:eastAsia="黑体" w:hAnsi="Times New Roman" w:cs="Times New Roman"/>
        <w:sz w:val="28"/>
        <w:szCs w:val="28"/>
      </w:rPr>
    </w:pPr>
    <w:r w:rsidRPr="00170B72">
      <w:rPr>
        <w:rStyle w:val="PageNumber"/>
        <w:rFonts w:ascii="Times New Roman" w:eastAsia="黑体" w:hAnsi="Times New Roman" w:cs="Times New Roman"/>
        <w:sz w:val="28"/>
        <w:szCs w:val="28"/>
      </w:rPr>
      <w:fldChar w:fldCharType="begin"/>
    </w:r>
    <w:r w:rsidRPr="00170B72">
      <w:rPr>
        <w:rStyle w:val="PageNumber"/>
        <w:rFonts w:ascii="Times New Roman" w:eastAsia="黑体" w:hAnsi="Times New Roman" w:cs="Times New Roman"/>
        <w:sz w:val="28"/>
        <w:szCs w:val="28"/>
      </w:rPr>
      <w:instrText xml:space="preserve">PAGE  </w:instrText>
    </w:r>
    <w:r w:rsidRPr="00170B72">
      <w:rPr>
        <w:rStyle w:val="PageNumber"/>
        <w:rFonts w:ascii="Times New Roman" w:eastAsia="黑体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eastAsia="黑体" w:hAnsi="Times New Roman" w:cs="Times New Roman"/>
        <w:noProof/>
        <w:sz w:val="28"/>
        <w:szCs w:val="28"/>
      </w:rPr>
      <w:t>- 44 -</w:t>
    </w:r>
    <w:r w:rsidRPr="00170B72">
      <w:rPr>
        <w:rStyle w:val="PageNumber"/>
        <w:rFonts w:ascii="Times New Roman" w:eastAsia="黑体" w:hAnsi="Times New Roman" w:cs="Times New Roman"/>
        <w:sz w:val="28"/>
        <w:szCs w:val="28"/>
      </w:rPr>
      <w:fldChar w:fldCharType="end"/>
    </w:r>
  </w:p>
  <w:p w:rsidR="00B66FF6" w:rsidRDefault="00B66FF6" w:rsidP="0097123F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FF6" w:rsidRDefault="00B66FF6" w:rsidP="004F5E30">
      <w:r>
        <w:separator/>
      </w:r>
    </w:p>
  </w:footnote>
  <w:footnote w:type="continuationSeparator" w:id="0">
    <w:p w:rsidR="00B66FF6" w:rsidRDefault="00B66FF6" w:rsidP="004F5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F6" w:rsidRDefault="00B66FF6" w:rsidP="000948C8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0B6"/>
    <w:rsid w:val="000672BC"/>
    <w:rsid w:val="000948C8"/>
    <w:rsid w:val="00120AAE"/>
    <w:rsid w:val="00170B72"/>
    <w:rsid w:val="002C4A32"/>
    <w:rsid w:val="003430FF"/>
    <w:rsid w:val="003930CE"/>
    <w:rsid w:val="004F5E30"/>
    <w:rsid w:val="006E524B"/>
    <w:rsid w:val="007850B6"/>
    <w:rsid w:val="00826470"/>
    <w:rsid w:val="00914AA7"/>
    <w:rsid w:val="00947878"/>
    <w:rsid w:val="009677F4"/>
    <w:rsid w:val="0097123F"/>
    <w:rsid w:val="009B73DB"/>
    <w:rsid w:val="00A3649F"/>
    <w:rsid w:val="00B66FF6"/>
    <w:rsid w:val="00BE2302"/>
    <w:rsid w:val="00CA4ED2"/>
    <w:rsid w:val="00CE1EAD"/>
    <w:rsid w:val="00DF50E1"/>
    <w:rsid w:val="00E10223"/>
    <w:rsid w:val="00F9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24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F5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5E3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F5E3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5E3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6E524B"/>
  </w:style>
  <w:style w:type="paragraph" w:styleId="BalloonText">
    <w:name w:val="Balloon Text"/>
    <w:basedOn w:val="Normal"/>
    <w:link w:val="BalloonTextChar"/>
    <w:uiPriority w:val="99"/>
    <w:semiHidden/>
    <w:rsid w:val="00914A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4A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59</Words>
  <Characters>341</Characters>
  <Application>Microsoft Office Outlook</Application>
  <DocSecurity>0</DocSecurity>
  <Lines>0</Lines>
  <Paragraphs>0</Paragraphs>
  <ScaleCrop>false</ScaleCrop>
  <Company>jurs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Maoping</dc:creator>
  <cp:keywords/>
  <dc:description/>
  <cp:lastModifiedBy>吴琳赟</cp:lastModifiedBy>
  <cp:revision>7</cp:revision>
  <cp:lastPrinted>2017-12-21T01:54:00Z</cp:lastPrinted>
  <dcterms:created xsi:type="dcterms:W3CDTF">2016-12-14T09:29:00Z</dcterms:created>
  <dcterms:modified xsi:type="dcterms:W3CDTF">2018-01-03T07:06:00Z</dcterms:modified>
</cp:coreProperties>
</file>