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C9" w:rsidRPr="00982888" w:rsidRDefault="00310BC9">
      <w:pPr>
        <w:rPr>
          <w:rFonts w:ascii="黑体" w:eastAsia="黑体" w:hAnsi="黑体" w:cs="Times New Roman"/>
          <w:sz w:val="32"/>
          <w:szCs w:val="32"/>
        </w:rPr>
      </w:pPr>
      <w:r w:rsidRPr="00982888">
        <w:rPr>
          <w:rFonts w:ascii="黑体" w:eastAsia="黑体" w:hAnsi="黑体" w:cs="黑体" w:hint="eastAsia"/>
          <w:sz w:val="32"/>
          <w:szCs w:val="32"/>
        </w:rPr>
        <w:t>附件</w:t>
      </w:r>
      <w:r w:rsidRPr="00982888">
        <w:rPr>
          <w:rFonts w:ascii="黑体" w:eastAsia="黑体" w:hAnsi="黑体" w:cs="黑体"/>
          <w:sz w:val="32"/>
          <w:szCs w:val="32"/>
        </w:rPr>
        <w:t>2</w:t>
      </w:r>
      <w:bookmarkStart w:id="0" w:name="_GoBack"/>
      <w:bookmarkEnd w:id="0"/>
    </w:p>
    <w:p w:rsidR="00310BC9" w:rsidRDefault="00310BC9" w:rsidP="00982888">
      <w:pPr>
        <w:spacing w:line="700" w:lineRule="exact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 w:rsidRPr="00982888">
        <w:rPr>
          <w:rFonts w:ascii="方正小标宋简体" w:eastAsia="方正小标宋简体" w:hAnsi="黑体" w:cs="方正小标宋简体"/>
          <w:sz w:val="44"/>
          <w:szCs w:val="44"/>
        </w:rPr>
        <w:t>2017</w:t>
      </w:r>
      <w:r w:rsidRPr="00982888">
        <w:rPr>
          <w:rFonts w:ascii="方正小标宋简体" w:eastAsia="方正小标宋简体" w:hAnsi="黑体" w:cs="方正小标宋简体" w:hint="eastAsia"/>
          <w:sz w:val="44"/>
          <w:szCs w:val="44"/>
        </w:rPr>
        <w:t>年常州市创新思维大赛</w:t>
      </w:r>
    </w:p>
    <w:p w:rsidR="00310BC9" w:rsidRPr="00982888" w:rsidRDefault="00310BC9" w:rsidP="00982888">
      <w:pPr>
        <w:spacing w:line="700" w:lineRule="exact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 w:rsidRPr="00982888">
        <w:rPr>
          <w:rFonts w:ascii="方正小标宋简体" w:eastAsia="方正小标宋简体" w:hAnsi="黑体" w:cs="方正小标宋简体" w:hint="eastAsia"/>
          <w:sz w:val="44"/>
          <w:szCs w:val="44"/>
        </w:rPr>
        <w:t>创客挑战赛获奖名单</w:t>
      </w:r>
    </w:p>
    <w:p w:rsidR="00310BC9" w:rsidRDefault="00310BC9">
      <w:pPr>
        <w:jc w:val="center"/>
        <w:rPr>
          <w:rFonts w:ascii="黑体" w:eastAsia="黑体" w:hAnsi="黑体" w:cs="Times New Roman"/>
          <w:sz w:val="32"/>
          <w:szCs w:val="32"/>
        </w:rPr>
      </w:pPr>
    </w:p>
    <w:p w:rsidR="00310BC9" w:rsidRDefault="00310BC9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特等奖（共</w:t>
      </w:r>
      <w:r>
        <w:rPr>
          <w:rFonts w:ascii="黑体" w:eastAsia="黑体" w:hAnsi="黑体" w:cs="黑体"/>
          <w:sz w:val="32"/>
          <w:szCs w:val="32"/>
        </w:rPr>
        <w:t>9</w:t>
      </w:r>
      <w:r>
        <w:rPr>
          <w:rFonts w:ascii="黑体" w:eastAsia="黑体" w:hAnsi="黑体" w:cs="黑体" w:hint="eastAsia"/>
          <w:sz w:val="32"/>
          <w:szCs w:val="32"/>
        </w:rPr>
        <w:t>名）</w:t>
      </w:r>
    </w:p>
    <w:tbl>
      <w:tblPr>
        <w:tblW w:w="8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6"/>
        <w:gridCol w:w="4678"/>
        <w:gridCol w:w="1127"/>
        <w:gridCol w:w="1380"/>
      </w:tblGrid>
      <w:tr w:rsidR="00310BC9" w:rsidRPr="00982888" w:rsidTr="00982888">
        <w:trPr>
          <w:trHeight w:val="396"/>
          <w:jc w:val="center"/>
        </w:trPr>
        <w:tc>
          <w:tcPr>
            <w:tcW w:w="17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组别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学校</w:t>
            </w:r>
          </w:p>
        </w:tc>
        <w:tc>
          <w:tcPr>
            <w:tcW w:w="1127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姓名</w:t>
            </w:r>
          </w:p>
        </w:tc>
        <w:tc>
          <w:tcPr>
            <w:tcW w:w="1380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指导教师</w:t>
            </w:r>
          </w:p>
        </w:tc>
      </w:tr>
      <w:tr w:rsidR="00310BC9" w:rsidRPr="00982888" w:rsidTr="00982888">
        <w:trPr>
          <w:trHeight w:val="396"/>
          <w:jc w:val="center"/>
        </w:trPr>
        <w:tc>
          <w:tcPr>
            <w:tcW w:w="17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常州市解放路小学</w:t>
            </w:r>
          </w:p>
        </w:tc>
        <w:tc>
          <w:tcPr>
            <w:tcW w:w="1127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陆锦成</w:t>
            </w:r>
          </w:p>
        </w:tc>
        <w:tc>
          <w:tcPr>
            <w:tcW w:w="1380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赵永强</w:t>
            </w:r>
          </w:p>
        </w:tc>
      </w:tr>
      <w:tr w:rsidR="00310BC9" w:rsidRPr="00982888" w:rsidTr="00982888">
        <w:trPr>
          <w:trHeight w:val="396"/>
          <w:jc w:val="center"/>
        </w:trPr>
        <w:tc>
          <w:tcPr>
            <w:tcW w:w="17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常州市实验小学</w:t>
            </w:r>
          </w:p>
        </w:tc>
        <w:tc>
          <w:tcPr>
            <w:tcW w:w="1127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钱星宇</w:t>
            </w:r>
          </w:p>
        </w:tc>
        <w:tc>
          <w:tcPr>
            <w:tcW w:w="1380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赵永强</w:t>
            </w:r>
          </w:p>
        </w:tc>
      </w:tr>
      <w:tr w:rsidR="00310BC9" w:rsidRPr="00982888" w:rsidTr="00982888">
        <w:trPr>
          <w:trHeight w:val="396"/>
          <w:jc w:val="center"/>
        </w:trPr>
        <w:tc>
          <w:tcPr>
            <w:tcW w:w="17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常州市武进礼河实验学校</w:t>
            </w:r>
          </w:p>
        </w:tc>
        <w:tc>
          <w:tcPr>
            <w:tcW w:w="1127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唐宛月</w:t>
            </w:r>
          </w:p>
        </w:tc>
        <w:tc>
          <w:tcPr>
            <w:tcW w:w="1380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吴娟</w:t>
            </w:r>
          </w:p>
        </w:tc>
      </w:tr>
      <w:tr w:rsidR="00310BC9" w:rsidRPr="00982888" w:rsidTr="00982888">
        <w:trPr>
          <w:trHeight w:val="396"/>
          <w:jc w:val="center"/>
        </w:trPr>
        <w:tc>
          <w:tcPr>
            <w:tcW w:w="17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常州市武进礼河实验学校</w:t>
            </w:r>
          </w:p>
        </w:tc>
        <w:tc>
          <w:tcPr>
            <w:tcW w:w="1127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杨韵涵</w:t>
            </w:r>
          </w:p>
        </w:tc>
        <w:tc>
          <w:tcPr>
            <w:tcW w:w="1380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吴娟</w:t>
            </w:r>
          </w:p>
        </w:tc>
      </w:tr>
      <w:tr w:rsidR="00310BC9" w:rsidRPr="00982888" w:rsidTr="00982888">
        <w:trPr>
          <w:trHeight w:val="396"/>
          <w:jc w:val="center"/>
        </w:trPr>
        <w:tc>
          <w:tcPr>
            <w:tcW w:w="17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常州市第二实验小学（翠竹新村小学校区）</w:t>
            </w:r>
          </w:p>
        </w:tc>
        <w:tc>
          <w:tcPr>
            <w:tcW w:w="1127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张楠</w:t>
            </w:r>
          </w:p>
        </w:tc>
        <w:tc>
          <w:tcPr>
            <w:tcW w:w="1380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396"/>
          <w:jc w:val="center"/>
        </w:trPr>
        <w:tc>
          <w:tcPr>
            <w:tcW w:w="17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常州市第二实验小学（第二实验小学校区）</w:t>
            </w:r>
          </w:p>
        </w:tc>
        <w:tc>
          <w:tcPr>
            <w:tcW w:w="1127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毛明泽</w:t>
            </w:r>
          </w:p>
        </w:tc>
        <w:tc>
          <w:tcPr>
            <w:tcW w:w="1380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396"/>
          <w:jc w:val="center"/>
        </w:trPr>
        <w:tc>
          <w:tcPr>
            <w:tcW w:w="17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常州市武进区淹城初级中学</w:t>
            </w:r>
          </w:p>
        </w:tc>
        <w:tc>
          <w:tcPr>
            <w:tcW w:w="1127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杨一洲</w:t>
            </w:r>
          </w:p>
        </w:tc>
        <w:tc>
          <w:tcPr>
            <w:tcW w:w="1380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胡建龙</w:t>
            </w:r>
          </w:p>
        </w:tc>
      </w:tr>
      <w:tr w:rsidR="00310BC9" w:rsidRPr="00982888" w:rsidTr="00982888">
        <w:trPr>
          <w:trHeight w:val="396"/>
          <w:jc w:val="center"/>
        </w:trPr>
        <w:tc>
          <w:tcPr>
            <w:tcW w:w="17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常州市武进区淹城初级中学</w:t>
            </w:r>
          </w:p>
        </w:tc>
        <w:tc>
          <w:tcPr>
            <w:tcW w:w="1127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吴疏超</w:t>
            </w:r>
          </w:p>
        </w:tc>
        <w:tc>
          <w:tcPr>
            <w:tcW w:w="1380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胡建龙</w:t>
            </w:r>
          </w:p>
        </w:tc>
      </w:tr>
      <w:tr w:rsidR="00310BC9" w:rsidRPr="00982888" w:rsidTr="00982888">
        <w:trPr>
          <w:trHeight w:val="396"/>
          <w:jc w:val="center"/>
        </w:trPr>
        <w:tc>
          <w:tcPr>
            <w:tcW w:w="17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常州市武进区淹城初级中学</w:t>
            </w:r>
          </w:p>
        </w:tc>
        <w:tc>
          <w:tcPr>
            <w:tcW w:w="1127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李常胜</w:t>
            </w:r>
          </w:p>
        </w:tc>
        <w:tc>
          <w:tcPr>
            <w:tcW w:w="1380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胡建龙</w:t>
            </w:r>
          </w:p>
        </w:tc>
      </w:tr>
    </w:tbl>
    <w:p w:rsidR="00310BC9" w:rsidRDefault="00310BC9">
      <w:pPr>
        <w:jc w:val="center"/>
        <w:rPr>
          <w:rFonts w:ascii="黑体" w:eastAsia="黑体" w:hAnsi="黑体" w:cs="Times New Roman"/>
          <w:sz w:val="32"/>
          <w:szCs w:val="32"/>
        </w:rPr>
      </w:pPr>
    </w:p>
    <w:p w:rsidR="00310BC9" w:rsidRDefault="00310BC9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一等奖（共</w:t>
      </w:r>
      <w:r>
        <w:rPr>
          <w:rFonts w:ascii="黑体" w:eastAsia="黑体" w:hAnsi="黑体" w:cs="黑体"/>
          <w:sz w:val="32"/>
          <w:szCs w:val="32"/>
        </w:rPr>
        <w:t>18</w:t>
      </w:r>
      <w:r>
        <w:rPr>
          <w:rFonts w:ascii="黑体" w:eastAsia="黑体" w:hAnsi="黑体" w:cs="黑体" w:hint="eastAsia"/>
          <w:sz w:val="32"/>
          <w:szCs w:val="32"/>
        </w:rPr>
        <w:t>名）</w:t>
      </w:r>
    </w:p>
    <w:tbl>
      <w:tblPr>
        <w:tblW w:w="89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3"/>
        <w:gridCol w:w="4678"/>
        <w:gridCol w:w="1134"/>
        <w:gridCol w:w="1416"/>
      </w:tblGrid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组别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学校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姓名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指导教师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溧阳市外国语学校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宋志洋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沙莎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常州市华润小学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赵修齐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陆丹怡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溧阳市实验小学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邵翌宸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周丽华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溧阳市实验小学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徐华</w:t>
            </w:r>
            <w:r w:rsidRPr="00982888">
              <w:rPr>
                <w:rFonts w:ascii="仿宋_GB2312" w:hAnsi="宋体" w:cs="宋体" w:hint="eastAsia"/>
                <w:color w:val="000000"/>
                <w:kern w:val="0"/>
              </w:rPr>
              <w:t>璠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周丽华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常州市华润小学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尹煜皓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陆丹怡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溧阳市外国语学校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王子昕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史佳慧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常州市第二实验小学（翠竹新村小学校区）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蒋熠涵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常州市清凉小学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孙成玺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金伟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常州市局前街小学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徐胤然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李波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常州市第二实验小学（翠竹新村小学校区）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谈鑫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溧阳市平陵小学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严风扬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何新华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溧阳市文化小学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何子牧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何新华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常州市武进区淹城初级中学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hAnsi="宋体" w:cs="宋体" w:hint="eastAsia"/>
                <w:color w:val="000000"/>
                <w:kern w:val="0"/>
              </w:rPr>
              <w:t>禇</w:t>
            </w: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益阳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胡建龙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常州市武进区湖塘桥初级中学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罗君婷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戚红珍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常州市武进区湖塘桥初级中学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杨尧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姚骏杰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常州市花园中学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戴鹏程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穆瀚均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常州市武进区淹城初级中学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史骏玺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胡建龙</w:t>
            </w:r>
          </w:p>
        </w:tc>
      </w:tr>
      <w:tr w:rsidR="00310BC9" w:rsidRPr="00982888" w:rsidTr="00982888">
        <w:trPr>
          <w:trHeight w:val="420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常州市清潭中学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朱则铭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周丽琴</w:t>
            </w:r>
          </w:p>
        </w:tc>
      </w:tr>
    </w:tbl>
    <w:p w:rsidR="00310BC9" w:rsidRDefault="00310BC9">
      <w:pPr>
        <w:jc w:val="center"/>
        <w:rPr>
          <w:rFonts w:ascii="黑体" w:eastAsia="黑体" w:hAnsi="黑体" w:cs="Times New Roman"/>
          <w:sz w:val="32"/>
          <w:szCs w:val="32"/>
        </w:rPr>
      </w:pPr>
    </w:p>
    <w:p w:rsidR="00310BC9" w:rsidRDefault="00310BC9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二等奖（共</w:t>
      </w:r>
      <w:r>
        <w:rPr>
          <w:rFonts w:ascii="黑体" w:eastAsia="黑体" w:hAnsi="黑体" w:cs="黑体"/>
          <w:sz w:val="32"/>
          <w:szCs w:val="32"/>
        </w:rPr>
        <w:t>27</w:t>
      </w:r>
      <w:r>
        <w:rPr>
          <w:rFonts w:ascii="黑体" w:eastAsia="黑体" w:hAnsi="黑体" w:cs="黑体" w:hint="eastAsia"/>
          <w:sz w:val="32"/>
          <w:szCs w:val="32"/>
        </w:rPr>
        <w:t>名）</w:t>
      </w:r>
    </w:p>
    <w:tbl>
      <w:tblPr>
        <w:tblW w:w="8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9"/>
        <w:gridCol w:w="4671"/>
        <w:gridCol w:w="1141"/>
        <w:gridCol w:w="1411"/>
      </w:tblGrid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组别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学校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姓名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指导教师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溧阳市文化小学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赵翊凯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何新华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常州市第二实验小学（第二实验小学校区）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金自飞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溧阳市外国语学校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张致远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何新华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常州市第二实验小学（第二实验小学校区）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钱奕心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溧阳市文化小学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李艺成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何新华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溧阳市外国语学校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朱芷</w:t>
            </w:r>
            <w:r w:rsidRPr="00982888">
              <w:rPr>
                <w:rFonts w:ascii="仿宋_GB2312" w:hAnsi="宋体" w:cs="宋体" w:hint="eastAsia"/>
                <w:color w:val="000000"/>
                <w:kern w:val="0"/>
              </w:rPr>
              <w:t>玥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闵维静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常州市华润小学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蔡家铭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陆丹怡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常州市龙城小学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骆梓尘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别怀伟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常州市华润小学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罗轶朴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陆丹怡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常州市博爱小学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马骏驰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刘倩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常州市第二实验小学（第二实验小学校区）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程彦斌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常州市第二实验小学（翠竹新村小学校区）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许可桢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常州觅渡教育集团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罗逸飞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费萍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常州市第二实验小学（第二实验小学校区）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肖翔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常州市局前街小学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张正尧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王英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常州市实验小学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周子涛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仲维立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常州市实验小学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程乾阳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钱晓英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常州市博爱小学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刘子晨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刘倩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常州市武进区雪堰初级中学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吴佳怡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钟焱鑫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常州市武进区雪堰初级中学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吴晨欣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钟焱鑫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常州外国语学校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钱沈扬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邵立新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常州市武进区牛塘初级中学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时召乐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陈凯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常州市武进区淹城初级中学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秦铭辰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胡建龙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常州市武进区淹城初级中学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杨致远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胡建龙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常州市第二十四中学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丁子涵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董超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常州外国语学校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王臻</w:t>
            </w:r>
            <w:r w:rsidRPr="00982888">
              <w:rPr>
                <w:rFonts w:ascii="仿宋_GB2312" w:hAnsi="宋体" w:cs="宋体" w:hint="eastAsia"/>
                <w:color w:val="000000"/>
                <w:kern w:val="0"/>
              </w:rPr>
              <w:t>爔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张义勇</w:t>
            </w:r>
          </w:p>
        </w:tc>
      </w:tr>
      <w:tr w:rsidR="00310BC9" w:rsidRPr="00982888" w:rsidTr="00982888">
        <w:trPr>
          <w:trHeight w:val="408"/>
          <w:jc w:val="center"/>
        </w:trPr>
        <w:tc>
          <w:tcPr>
            <w:tcW w:w="1709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常州市武进区牛塘初级中学</w:t>
            </w:r>
          </w:p>
        </w:tc>
        <w:tc>
          <w:tcPr>
            <w:tcW w:w="114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颜静雯</w:t>
            </w:r>
          </w:p>
        </w:tc>
        <w:tc>
          <w:tcPr>
            <w:tcW w:w="1411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陈凯</w:t>
            </w:r>
          </w:p>
        </w:tc>
      </w:tr>
    </w:tbl>
    <w:p w:rsidR="00310BC9" w:rsidRDefault="00310BC9">
      <w:pPr>
        <w:jc w:val="center"/>
        <w:rPr>
          <w:rFonts w:ascii="黑体" w:eastAsia="黑体" w:hAnsi="黑体" w:cs="Times New Roman"/>
          <w:sz w:val="32"/>
          <w:szCs w:val="32"/>
        </w:rPr>
      </w:pPr>
    </w:p>
    <w:p w:rsidR="00310BC9" w:rsidRDefault="00310BC9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三等奖（共</w:t>
      </w:r>
      <w:r>
        <w:rPr>
          <w:rFonts w:ascii="黑体" w:eastAsia="黑体" w:hAnsi="黑体" w:cs="黑体"/>
          <w:sz w:val="32"/>
          <w:szCs w:val="32"/>
        </w:rPr>
        <w:t>36</w:t>
      </w:r>
      <w:r>
        <w:rPr>
          <w:rFonts w:ascii="黑体" w:eastAsia="黑体" w:hAnsi="黑体" w:cs="黑体" w:hint="eastAsia"/>
          <w:sz w:val="32"/>
          <w:szCs w:val="32"/>
        </w:rPr>
        <w:t>名）</w:t>
      </w:r>
    </w:p>
    <w:tbl>
      <w:tblPr>
        <w:tblW w:w="89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3"/>
        <w:gridCol w:w="4678"/>
        <w:gridCol w:w="1134"/>
        <w:gridCol w:w="1416"/>
      </w:tblGrid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组别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学校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姓名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b/>
                <w:bCs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</w:rPr>
              <w:t>指导教师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常州市华润小学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王子涵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陆丹怡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常州市龙城小学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陈景</w:t>
            </w:r>
            <w:r w:rsidRPr="00982888">
              <w:rPr>
                <w:rFonts w:ascii="仿宋_GB2312" w:hAnsi="宋体" w:cs="宋体" w:hint="eastAsia"/>
                <w:color w:val="000000"/>
                <w:kern w:val="0"/>
              </w:rPr>
              <w:t>淏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别怀伟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常州市武进区星河小学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周杨</w:t>
            </w:r>
            <w:r w:rsidRPr="00982888">
              <w:rPr>
                <w:rFonts w:ascii="仿宋_GB2312" w:hAnsi="宋体" w:cs="宋体" w:hint="eastAsia"/>
                <w:color w:val="000000"/>
                <w:kern w:val="0"/>
              </w:rPr>
              <w:t>焜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张蝶嫔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常州市武进区星河小学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申镜非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张蝶嫔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常州市局前街小学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李兆晟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李波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常州市第二实验小学（第二实验小学校区）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施培源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常州市武进区湖塘桥第二实验小学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陈梓瑞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</w:t>
            </w:r>
            <w:r w:rsidRPr="00982888">
              <w:rPr>
                <w:rFonts w:ascii="仿宋_GB2312" w:eastAsia="仿宋_GB2312" w:hAnsi="宋体" w:cs="仿宋_GB2312"/>
                <w:color w:val="000000"/>
                <w:kern w:val="0"/>
              </w:rPr>
              <w:t xml:space="preserve"> </w:t>
            </w: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静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常州市武进区星河小学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张竣程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贺欣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常州市武进区湖塘桥第二实验小学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薛亦轩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王烨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常州市第二实验小学（翠竹新村小学校区）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王顺康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常州市华润小学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胡也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陆丹怡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小学低年级组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常州市华润小学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黄晔铭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陆丹怡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常州市实验小学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王鸿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仲维立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常州市博爱小学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范田泉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刘倩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常州市博爱小学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史昊楠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刘倩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常州市第二实验小学（第二实验小学校区）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殷舸钦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常州市局前街小学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陈卓岩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李波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常州市龙城小学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苏圣杰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杨洋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常州市博爱小学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倪铭浩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刘倩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溧阳市文化小学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宗毅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何新华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常州市武进区星河小学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李钇霖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张蝶嫔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常州市第二实验小学（翠竹新村小学校区）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吴昱泽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顾枫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常州市钟楼实验小学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丁宇涵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金因来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小学高年级组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常州市西新桥小学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许孔金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刘茹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常州市清潭中学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余青洲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周丽琴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常州市田家炳初级中学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季鑫业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缪洁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常州市武进区雪堰初级中学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冶欣雨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钟焱鑫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常州市武进区雪堰初级中学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王钇莹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钟焱鑫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常州外国语学校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吴圳铜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邵立新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常州市武进区牛塘初级中学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钱芳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陈凯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常州市武进区淹城初级中学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尹昊天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胡建龙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常州市第二十四中学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丁子淇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董超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常州市武进区潘家初级中学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蒋洲椋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沈珍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常州市翠竹中学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吴铭轩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陶烁炜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常州市翠竹中学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何佳杰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任宁</w:t>
            </w:r>
          </w:p>
        </w:tc>
      </w:tr>
      <w:tr w:rsidR="00310BC9" w:rsidRPr="00982888" w:rsidTr="00982888">
        <w:trPr>
          <w:trHeight w:val="408"/>
        </w:trPr>
        <w:tc>
          <w:tcPr>
            <w:tcW w:w="1703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初中组</w:t>
            </w:r>
          </w:p>
        </w:tc>
        <w:tc>
          <w:tcPr>
            <w:tcW w:w="4678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常州市田家炳初级中学</w:t>
            </w:r>
          </w:p>
        </w:tc>
        <w:tc>
          <w:tcPr>
            <w:tcW w:w="1134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陈昊阳</w:t>
            </w:r>
          </w:p>
        </w:tc>
        <w:tc>
          <w:tcPr>
            <w:tcW w:w="1416" w:type="dxa"/>
            <w:vAlign w:val="center"/>
          </w:tcPr>
          <w:p w:rsidR="00310BC9" w:rsidRPr="00982888" w:rsidRDefault="00310BC9">
            <w:pPr>
              <w:widowControl/>
              <w:jc w:val="center"/>
              <w:rPr>
                <w:rFonts w:ascii="仿宋_GB2312" w:eastAsia="仿宋_GB2312" w:cs="Times New Roman"/>
                <w:color w:val="000000"/>
                <w:kern w:val="0"/>
              </w:rPr>
            </w:pPr>
            <w:r w:rsidRPr="00982888">
              <w:rPr>
                <w:rFonts w:ascii="仿宋_GB2312" w:eastAsia="仿宋_GB2312" w:hAnsi="宋体" w:cs="仿宋_GB2312" w:hint="eastAsia"/>
                <w:color w:val="000000"/>
                <w:kern w:val="0"/>
              </w:rPr>
              <w:t>缪洁</w:t>
            </w:r>
          </w:p>
        </w:tc>
      </w:tr>
    </w:tbl>
    <w:p w:rsidR="00310BC9" w:rsidRDefault="00310BC9">
      <w:pPr>
        <w:jc w:val="center"/>
        <w:rPr>
          <w:rFonts w:ascii="黑体" w:eastAsia="黑体" w:hAnsi="黑体" w:cs="Times New Roman"/>
          <w:sz w:val="32"/>
          <w:szCs w:val="32"/>
        </w:rPr>
      </w:pPr>
    </w:p>
    <w:p w:rsidR="00310BC9" w:rsidRDefault="00310BC9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优秀组织奖（共</w:t>
      </w:r>
      <w:r>
        <w:rPr>
          <w:rFonts w:ascii="黑体" w:eastAsia="黑体" w:hAnsi="黑体" w:cs="黑体"/>
          <w:sz w:val="32"/>
          <w:szCs w:val="32"/>
        </w:rPr>
        <w:t>21</w:t>
      </w:r>
      <w:r>
        <w:rPr>
          <w:rFonts w:ascii="黑体" w:eastAsia="黑体" w:hAnsi="黑体" w:cs="黑体" w:hint="eastAsia"/>
          <w:sz w:val="32"/>
          <w:szCs w:val="32"/>
        </w:rPr>
        <w:t>个）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溧阳市文化小学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常州市武进区雪堰初级中学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常州市武进区潘家初级中学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常州市武进区湖塘桥初级中学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常州市武进区淹城初级中学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常州市武进区星河小学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常州市武进区牛塘初级中学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常州市武进礼河实验学校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常州市武进区湖塘桥第二实验小学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常州市龙城小学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常州市局前街小学教育集团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常州市第二实验小学教育集团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常州市博爱小学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常州市实验小学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常州市钟楼实验小学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常州市西新桥小学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常州市田家炳初级中学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常州市清潭中学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常州市花园中学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cs="Times New Roman"/>
        </w:rPr>
      </w:pPr>
      <w:r w:rsidRPr="00982888">
        <w:rPr>
          <w:rFonts w:ascii="仿宋_GB2312" w:eastAsia="仿宋_GB2312" w:hAnsi="宋体" w:cs="仿宋_GB2312" w:hint="eastAsia"/>
        </w:rPr>
        <w:t>常州市翠竹中学</w:t>
      </w:r>
    </w:p>
    <w:p w:rsidR="00310BC9" w:rsidRPr="00982888" w:rsidRDefault="00310BC9">
      <w:pPr>
        <w:spacing w:line="440" w:lineRule="exact"/>
        <w:jc w:val="center"/>
        <w:rPr>
          <w:rFonts w:ascii="仿宋_GB2312" w:eastAsia="仿宋_GB2312" w:hAnsi="黑体" w:cs="Times New Roman"/>
        </w:rPr>
      </w:pPr>
      <w:r w:rsidRPr="00982888">
        <w:rPr>
          <w:rFonts w:ascii="仿宋_GB2312" w:eastAsia="仿宋_GB2312" w:hAnsi="宋体" w:cs="仿宋_GB2312" w:hint="eastAsia"/>
        </w:rPr>
        <w:t>常州外国语学校</w:t>
      </w:r>
    </w:p>
    <w:sectPr w:rsidR="00310BC9" w:rsidRPr="00982888" w:rsidSect="00982888">
      <w:footerReference w:type="default" r:id="rId6"/>
      <w:pgSz w:w="11906" w:h="16838"/>
      <w:pgMar w:top="1701" w:right="1531" w:bottom="1701" w:left="1531" w:header="851" w:footer="992" w:gutter="0"/>
      <w:pgNumType w:fmt="numberInDash" w:start="23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BC9" w:rsidRDefault="00310BC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10BC9" w:rsidRDefault="00310BC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BC9" w:rsidRPr="00982888" w:rsidRDefault="00310BC9" w:rsidP="006928AC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982888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982888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982888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- 27 -</w:t>
    </w:r>
    <w:r w:rsidRPr="00982888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310BC9" w:rsidRDefault="00310BC9" w:rsidP="00982888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BC9" w:rsidRDefault="00310BC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10BC9" w:rsidRDefault="00310BC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664"/>
    <w:rsid w:val="0000774D"/>
    <w:rsid w:val="00077B25"/>
    <w:rsid w:val="000C3DD7"/>
    <w:rsid w:val="00283F4E"/>
    <w:rsid w:val="00310BC9"/>
    <w:rsid w:val="003D6BF8"/>
    <w:rsid w:val="003F17C8"/>
    <w:rsid w:val="00433404"/>
    <w:rsid w:val="0048190F"/>
    <w:rsid w:val="005106A9"/>
    <w:rsid w:val="00551829"/>
    <w:rsid w:val="00632B3F"/>
    <w:rsid w:val="006928AC"/>
    <w:rsid w:val="00710F03"/>
    <w:rsid w:val="007270A4"/>
    <w:rsid w:val="0076115F"/>
    <w:rsid w:val="007B073D"/>
    <w:rsid w:val="00812832"/>
    <w:rsid w:val="008B2783"/>
    <w:rsid w:val="00982888"/>
    <w:rsid w:val="00A518ED"/>
    <w:rsid w:val="00AD0AC6"/>
    <w:rsid w:val="00B01664"/>
    <w:rsid w:val="00B06387"/>
    <w:rsid w:val="00B81BF3"/>
    <w:rsid w:val="00C74016"/>
    <w:rsid w:val="00DA1F16"/>
    <w:rsid w:val="00DA46E0"/>
    <w:rsid w:val="00F21379"/>
    <w:rsid w:val="00F65538"/>
    <w:rsid w:val="00FA77E5"/>
    <w:rsid w:val="00FD2145"/>
    <w:rsid w:val="00FF543A"/>
    <w:rsid w:val="25DB0B2A"/>
    <w:rsid w:val="53267DF5"/>
    <w:rsid w:val="75DC2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74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77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774D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0077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774D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9828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402</Words>
  <Characters>2298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subject/>
  <dc:creator>微软用户</dc:creator>
  <cp:keywords/>
  <dc:description/>
  <cp:lastModifiedBy>黄美英</cp:lastModifiedBy>
  <cp:revision>6</cp:revision>
  <cp:lastPrinted>2017-06-22T01:32:00Z</cp:lastPrinted>
  <dcterms:created xsi:type="dcterms:W3CDTF">2017-06-20T02:33:00Z</dcterms:created>
  <dcterms:modified xsi:type="dcterms:W3CDTF">2017-06-22T01:32:00Z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