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DA" w:rsidRPr="009A68F3" w:rsidRDefault="00350FDA">
      <w:pPr>
        <w:rPr>
          <w:rFonts w:ascii="黑体" w:eastAsia="黑体" w:hAnsi="黑体" w:cs="Times New Roman"/>
          <w:sz w:val="32"/>
          <w:szCs w:val="32"/>
        </w:rPr>
      </w:pPr>
      <w:r w:rsidRPr="009A68F3">
        <w:rPr>
          <w:rFonts w:ascii="黑体" w:eastAsia="黑体" w:hAnsi="黑体" w:cs="黑体" w:hint="eastAsia"/>
          <w:sz w:val="32"/>
          <w:szCs w:val="32"/>
        </w:rPr>
        <w:t>附件</w:t>
      </w:r>
      <w:r w:rsidRPr="009A68F3">
        <w:rPr>
          <w:rFonts w:ascii="黑体" w:eastAsia="黑体" w:hAnsi="黑体" w:cs="黑体"/>
          <w:sz w:val="32"/>
          <w:szCs w:val="32"/>
        </w:rPr>
        <w:t>1</w:t>
      </w:r>
    </w:p>
    <w:tbl>
      <w:tblPr>
        <w:tblW w:w="9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4"/>
        <w:gridCol w:w="709"/>
        <w:gridCol w:w="992"/>
        <w:gridCol w:w="1134"/>
        <w:gridCol w:w="3827"/>
        <w:gridCol w:w="1987"/>
      </w:tblGrid>
      <w:tr w:rsidR="00350FDA" w:rsidRPr="00DB10C7">
        <w:trPr>
          <w:trHeight w:val="936"/>
          <w:jc w:val="center"/>
        </w:trPr>
        <w:tc>
          <w:tcPr>
            <w:tcW w:w="937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50FDA" w:rsidRDefault="00350FDA" w:rsidP="009A68F3">
            <w:pPr>
              <w:widowControl/>
              <w:spacing w:line="700" w:lineRule="exact"/>
              <w:jc w:val="center"/>
              <w:rPr>
                <w:rFonts w:ascii="方正小标宋简体" w:eastAsia="方正小标宋简体" w:hAnsi="华文楷体" w:cs="Times New Roman"/>
                <w:color w:val="000000"/>
                <w:kern w:val="0"/>
                <w:sz w:val="44"/>
                <w:szCs w:val="44"/>
              </w:rPr>
            </w:pPr>
            <w:r w:rsidRPr="009A68F3">
              <w:rPr>
                <w:rFonts w:ascii="方正小标宋简体" w:eastAsia="方正小标宋简体" w:hAnsi="华文楷体" w:cs="方正小标宋简体"/>
                <w:color w:val="000000"/>
                <w:kern w:val="0"/>
                <w:sz w:val="44"/>
                <w:szCs w:val="44"/>
              </w:rPr>
              <w:t>2016</w:t>
            </w:r>
            <w:r w:rsidRPr="009A68F3">
              <w:rPr>
                <w:rFonts w:ascii="方正小标宋简体" w:eastAsia="方正小标宋简体" w:hAnsi="华文楷体" w:cs="方正小标宋简体" w:hint="eastAsia"/>
                <w:color w:val="000000"/>
                <w:kern w:val="0"/>
                <w:sz w:val="44"/>
                <w:szCs w:val="44"/>
              </w:rPr>
              <w:t>常州市职业院校</w:t>
            </w:r>
          </w:p>
          <w:p w:rsidR="00350FDA" w:rsidRPr="009A68F3" w:rsidRDefault="00350FDA" w:rsidP="009A68F3">
            <w:pPr>
              <w:widowControl/>
              <w:spacing w:line="700" w:lineRule="exact"/>
              <w:jc w:val="center"/>
              <w:rPr>
                <w:rFonts w:ascii="方正小标宋简体" w:eastAsia="方正小标宋简体" w:hAnsi="华文楷体" w:cs="Times New Roman"/>
                <w:color w:val="000000"/>
                <w:kern w:val="0"/>
                <w:sz w:val="44"/>
                <w:szCs w:val="44"/>
              </w:rPr>
            </w:pPr>
            <w:r w:rsidRPr="009A68F3">
              <w:rPr>
                <w:rFonts w:ascii="方正小标宋简体" w:eastAsia="方正小标宋简体" w:hAnsi="华文楷体" w:cs="方正小标宋简体" w:hint="eastAsia"/>
                <w:color w:val="000000"/>
                <w:kern w:val="0"/>
                <w:sz w:val="44"/>
                <w:szCs w:val="44"/>
              </w:rPr>
              <w:t>“技能竞赛月”活动获奖名单</w:t>
            </w:r>
          </w:p>
        </w:tc>
      </w:tr>
      <w:tr w:rsidR="00350FDA" w:rsidRPr="00DB10C7">
        <w:trPr>
          <w:trHeight w:val="624"/>
          <w:jc w:val="center"/>
        </w:trPr>
        <w:tc>
          <w:tcPr>
            <w:tcW w:w="9373" w:type="dxa"/>
            <w:gridSpan w:val="6"/>
            <w:vMerge/>
            <w:tcBorders>
              <w:top w:val="nil"/>
              <w:left w:val="nil"/>
              <w:right w:val="nil"/>
            </w:tcBorders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350FDA" w:rsidRPr="00DB10C7">
        <w:trPr>
          <w:trHeight w:val="375"/>
          <w:jc w:val="center"/>
        </w:trPr>
        <w:tc>
          <w:tcPr>
            <w:tcW w:w="724" w:type="dxa"/>
            <w:vAlign w:val="center"/>
          </w:tcPr>
          <w:p w:rsidR="00350FDA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参赛</w:t>
            </w:r>
          </w:p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项目</w:t>
            </w:r>
          </w:p>
        </w:tc>
        <w:tc>
          <w:tcPr>
            <w:tcW w:w="709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组别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奖项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选手姓名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所在学校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指导教师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工程测量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宁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孙竹良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范鑫伟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何宏辉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盛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喻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杨旻昊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史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杰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孙长岩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孙竹良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工程算量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赵佳敏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汪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频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李宝川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袁泉福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巢振兴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杨嘉文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袁泉福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刘烨浒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汪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频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巢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潘文婕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汪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频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蔡佳雯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华文楷体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建筑</w:t>
            </w:r>
            <w:r w:rsidRPr="006426FC">
              <w:rPr>
                <w:rFonts w:ascii="华文楷体" w:eastAsia="华文楷体" w:hAnsi="华文楷体" w:cs="华文楷体"/>
                <w:b/>
                <w:bCs/>
                <w:color w:val="000000"/>
                <w:kern w:val="0"/>
                <w:sz w:val="24"/>
                <w:szCs w:val="24"/>
              </w:rPr>
              <w:t>CAD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吴彬柯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龙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蒋振焱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龙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廖育德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任顺利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倪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崔金鑫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龙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岚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杨小平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赵海杰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任顺利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恽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杨小平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韩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毕永光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75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装配钳工技术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葛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闯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张文叶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李明亮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徐风山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刘开发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邢小磊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汪永宁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吴君涛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高俊辉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陈国荣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朱洪其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凌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协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陶哲峰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75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车加工技术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吴嘉诚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业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吴剑波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白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云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杨旺鑫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冯金磊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李新鑫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曹文超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叶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琪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溧阳市天目湖中等专业学校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周晓锋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刘梦成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溧阳市天目湖中等专业学校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吕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袁功宙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姚鹏翔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李新鑫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彭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李新鑫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姜晓霞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75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数控车加工技术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于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朱龙飞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朱龙飞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宣渊飞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润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吴家昊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溧阳市天目湖中等专业学校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谢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冰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溧阳市天目湖中等专业学校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马壮壮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朱龙飞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黄文泰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朱龙飞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杨俊雄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张明云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汤东风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数控铣加工技术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祥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曹建中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蔡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锋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曹建中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许昊鹏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涂天勇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谢海彬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甘金涛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陆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涂天勇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徐军平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伟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数控车床装调与维修技术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李文玉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于晓平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 </w:t>
            </w:r>
          </w:p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韩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海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谢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凯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吴钰飞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沈钻科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司剑辉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刘金雨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沈钻科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李泽文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沈钻科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熊家慧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485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数控综合加工技术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钱晓宇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涂天勇</w:t>
            </w:r>
          </w:p>
        </w:tc>
      </w:tr>
      <w:tr w:rsidR="00350FDA" w:rsidRPr="00DB10C7">
        <w:trPr>
          <w:trHeight w:val="541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润</w:t>
            </w:r>
          </w:p>
        </w:tc>
      </w:tr>
      <w:tr w:rsidR="00350FDA" w:rsidRPr="00DB10C7">
        <w:trPr>
          <w:trHeight w:val="464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李永杰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45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电子产品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陈欣龙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蒋华平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杨天成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蒋华平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张环笛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王敏锐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王晓真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刘永杰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蒋华平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枫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张杨齐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单片机控制装置安装与调试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杨汶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邢栋华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季承恩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申海亚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邢栋华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李存虎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严栋梁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许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机电一体化设备安装与调试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蔡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巢春波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</w:p>
          <w:p w:rsidR="00350FDA" w:rsidRPr="009009A5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9009A5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万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9009A5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萍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范铭恬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陈东东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Merge w:val="restart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严法高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姜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斌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巢辰晞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何先文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吴晨阳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潘晨阳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陶晨希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万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萍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巢春波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滕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腾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巢春波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谌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万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萍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CCFFFF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CCFFFF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电气安装与维修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璟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周如光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余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萍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铭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郯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余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萍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周如光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姚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邓正剑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朱景涛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张鹏飞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汪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知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余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萍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周如光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马弈韬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王俊明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周如光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余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萍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王号宇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殷初鑫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钱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栋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史玉立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周如光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75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汽车维修基本技能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举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蔡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畅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杨晨杰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壮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青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二级维护和车轮定位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雎润凯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刁慧平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植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胡瑞海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钱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超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刁慧平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余启康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刁慧平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何振驰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车身修复（钣金）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鲁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庆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郑晓辉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汽车空调维修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侯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张朋涛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75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汽车营销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李春梅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何寿柏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邓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朱小燕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荣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何寿柏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鲍志莹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朱小燕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何寿柏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朱小燕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骅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常州交通技师学院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耿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楠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常州交通技师学院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525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工业分析检验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刘玉钰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卞爱静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</w:p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沈凤琴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张冬祥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王亚辛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常州卫生高等职业技术学校</w:t>
            </w:r>
          </w:p>
        </w:tc>
        <w:tc>
          <w:tcPr>
            <w:tcW w:w="1987" w:type="dxa"/>
            <w:vMerge w:val="restart"/>
            <w:vAlign w:val="bottom"/>
          </w:tcPr>
          <w:p w:rsidR="00350FDA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丁秋玲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</w:p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邱永宏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倪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颖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常州卫生高等职业技术学校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蕾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常州卫生高等职业技术学校</w:t>
            </w:r>
          </w:p>
        </w:tc>
        <w:tc>
          <w:tcPr>
            <w:tcW w:w="1987" w:type="dxa"/>
            <w:vMerge w:val="restart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陈星齐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常州卫生高等职业技术学校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郭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朱鑫月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皓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常州卫生高等职业技术学校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卞爱静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45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网络组建与管理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凌羽豪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任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伟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飞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雍卫红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陈立今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任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伟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飞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赵佳涛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顾纪彬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乐津涛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唐雨佳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Merge w:val="restart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妍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曹爱飞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飞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任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伟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朱政宇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吴文绛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储小荣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任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伟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45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电子商务技术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玥</w:t>
            </w:r>
          </w:p>
        </w:tc>
        <w:tc>
          <w:tcPr>
            <w:tcW w:w="382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斌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洁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杨亚萍</w:t>
            </w:r>
          </w:p>
        </w:tc>
        <w:tc>
          <w:tcPr>
            <w:tcW w:w="382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张之鉴</w:t>
            </w:r>
          </w:p>
        </w:tc>
        <w:tc>
          <w:tcPr>
            <w:tcW w:w="382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382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朱爱花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汪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灵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张海婷</w:t>
            </w:r>
          </w:p>
        </w:tc>
        <w:tc>
          <w:tcPr>
            <w:tcW w:w="382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楚晨俐</w:t>
            </w:r>
          </w:p>
        </w:tc>
        <w:tc>
          <w:tcPr>
            <w:tcW w:w="382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顾熠文</w:t>
            </w:r>
          </w:p>
        </w:tc>
        <w:tc>
          <w:tcPr>
            <w:tcW w:w="382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朱爱花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魏朝阳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沁</w:t>
            </w:r>
          </w:p>
        </w:tc>
        <w:tc>
          <w:tcPr>
            <w:tcW w:w="382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颜宇佳</w:t>
            </w:r>
          </w:p>
        </w:tc>
        <w:tc>
          <w:tcPr>
            <w:tcW w:w="382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7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动画片制作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钱贺杰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李广锁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周梦娜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李广锁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姜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瑶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任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吴昊玺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计算机辅助设计（工业产品</w:t>
            </w:r>
            <w:r w:rsidRPr="006426FC">
              <w:rPr>
                <w:rFonts w:ascii="华文楷体" w:eastAsia="华文楷体" w:hAnsi="华文楷体" w:cs="华文楷体"/>
                <w:b/>
                <w:bCs/>
                <w:color w:val="000000"/>
                <w:kern w:val="0"/>
              </w:rPr>
              <w:t>CAD</w:t>
            </w: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）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周子杰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申彦娇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汪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申彦娇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鲍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申彦娇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满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吴鸿煜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申彦娇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王立波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75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数字影音后期制作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李冰钒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薛鸣一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王科涵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薛鸣一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朱庭贵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沈燕华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金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添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薛鸣一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王金涛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鹏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刘欣雨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李爱俊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沈丽榕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薛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辉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陶嘉辉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冬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刘瑞京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徐梅丹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胡鑫民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谈梦君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邢思雅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薛鸣一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徐梅丹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冬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申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悦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会计手工账务处理（会计手工账务处理、点钞、传票翻打）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冯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缘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希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贾新雨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翁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波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贺晴晴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周长明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吕迪鑫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希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夏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刘芷伶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严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雪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董舟蕾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曾惠琳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杨溢笛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陶卫东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英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梅思溢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顾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琦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希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尹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刘锦慧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宋洛薇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杨欣钰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希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华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徐铭禧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沈业超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会计电算化（会计电算化、点钞、传票翻打）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潘茜茜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璐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林涓涓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胡金娟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陈绮婷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周长明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张天茹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楚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杨欣雨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陈千枝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曹力丹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凤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陈燕荣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廖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露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刘振华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钱佳炜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陈绮婷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娥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张琳琳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王小丽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赵玲仙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顾晓兰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璐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蒋默非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静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珠算（珠算、点钞、手工账务处理）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眭香晔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李培培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孙秋雨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陈建亚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钱滢帆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周大兴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于婷婷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陈晓燕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孙宇帆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吴菊香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红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陈建亚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韩欣雨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马俊甜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沙盘模拟企业经营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施智敏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戴荣俊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周怡婷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戴荣俊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伟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戴荣俊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警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戴荣俊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何美萱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俞嘉炜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查江媛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柯其效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谢雨薇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赵火印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蒋鑫怡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杨燕青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季文婷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黄铃鸿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熠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季姗姗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戴荣俊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张铢宇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戴荣俊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戴荣俊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华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戴荣俊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韵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张亚男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殷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婕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庄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汤欢乐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威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闵吉如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余倩倩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陆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慎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迪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吕义波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职业英语技能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中职（服务类）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陈佳慧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刘世明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龚嘉诚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林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犇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盛飞飞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顾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薇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杨子钰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慧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方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舒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范巧艳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王欣怡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潘颖琰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中职（非服务类）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俞天昊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粤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张理想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佶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徐宁蔚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常州卫生高等职业技术学校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蒋晓雯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姚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常州卫生高等职业技术学校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殷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丹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冯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郯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畅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金李艳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常州交通技师学院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菁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常州交通技师学院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杨卓群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顾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薇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萍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慧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陈羽璇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邹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蕾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张涵丹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刘凯华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倩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唐燕妮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张文婕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王灵茜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董淑怡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周立涛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张梦茜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许鑫静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林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犇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可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蒋宇芬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王灵茜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佶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粤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946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酒店服务（餐饮服务、客房服务）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蒋鹏飞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谢珉珉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朱黎勤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赵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月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王小平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严云玉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芮婷婷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张丹花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姜至豪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谢月情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导游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向圆月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孙婷婷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张远强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陈敏玉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俞逸诗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朱燕婷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陈敏玉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陶佳铭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白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丽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韩佳晨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白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丽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健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溧阳市天目湖中等专业学校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方大芳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中餐（热菜、面点、冷拼、果蔬雕）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皓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孙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焕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李园园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云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曹纪平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蒋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楠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周金春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何丽姣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周镕菁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中药传统技能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李晶晶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常州卫生高等职业技术学校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勇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李逸煊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黄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西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玲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常州卫生高等职业技术学校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AA2873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</w:rPr>
              <w:t>服装设计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郑红霞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江苏省金坛中等专业学校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罗园元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宋彦莹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艺术设计（平面）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恒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谢俊宇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黄之玲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莉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吉瑶丹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樾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丁梓皓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刘洪艳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颜梦怡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周希茜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王孜荻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常州旅游商贸高等职业技术学校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杨一波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谢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怡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瑜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沈丹萍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恽嘉洁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吴嘉苡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顾王迪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王金晶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刘煜辉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赵晗晗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顾梦伟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王晓群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阮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飞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周希茜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郑舒文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常州开放大学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胡铁军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王凤茹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英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萍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曾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栋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陆金谊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玥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董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婷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孟雨霏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周新芽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武进开放大学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宋金校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周希茜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汪洋璠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李广锁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艺术设计（环境）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中职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唐香云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樾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晔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傅媛媛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张芷梵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叶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峰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季风艳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徐平平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卢芬燕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高职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吴仙梅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王晓群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李明慧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周倪尧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 w:rsidRPr="006426FC"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萌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欢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常州刘国钧高等职业技术学校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声乐独唱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刘常伟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陈海明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镕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孙鹏举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朱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瑞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高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立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江苏省溧阳中等专业学校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b/>
                <w:bCs/>
                <w:color w:val="000000"/>
                <w:kern w:val="0"/>
                <w:sz w:val="24"/>
                <w:szCs w:val="24"/>
              </w:rPr>
              <w:t>器乐独奏</w:t>
            </w: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颖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常州市艺术高等职业学校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任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雯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黄雨钊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常州幼儿师范学校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商莉莉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张真滔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常州市艺术高等职业学校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陈</w:t>
            </w:r>
            <w:r>
              <w:rPr>
                <w:rFonts w:ascii="华文楷体" w:eastAsia="华文楷体" w:hAnsi="华文楷体" w:cs="华文楷体"/>
                <w:color w:val="000000"/>
                <w:kern w:val="0"/>
                <w:sz w:val="24"/>
                <w:szCs w:val="24"/>
              </w:rPr>
              <w:t xml:space="preserve">  </w:t>
            </w: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科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常州市艺术高等职业学校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吴馨钰</w:t>
            </w:r>
          </w:p>
        </w:tc>
        <w:tc>
          <w:tcPr>
            <w:tcW w:w="382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江苏省武进中等专业学校</w:t>
            </w:r>
          </w:p>
        </w:tc>
        <w:tc>
          <w:tcPr>
            <w:tcW w:w="1987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50FDA" w:rsidRPr="00DB10C7">
        <w:trPr>
          <w:trHeight w:val="360"/>
          <w:jc w:val="center"/>
        </w:trPr>
        <w:tc>
          <w:tcPr>
            <w:tcW w:w="724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350FDA" w:rsidRPr="006426FC" w:rsidRDefault="00350FDA" w:rsidP="006426FC">
            <w:pPr>
              <w:widowControl/>
              <w:jc w:val="left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徐杰泷</w:t>
            </w:r>
          </w:p>
        </w:tc>
        <w:tc>
          <w:tcPr>
            <w:tcW w:w="382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>常州市艺术高等职业学校</w:t>
            </w:r>
          </w:p>
        </w:tc>
        <w:tc>
          <w:tcPr>
            <w:tcW w:w="1987" w:type="dxa"/>
            <w:vAlign w:val="bottom"/>
          </w:tcPr>
          <w:p w:rsidR="00350FDA" w:rsidRPr="006426FC" w:rsidRDefault="00350FDA" w:rsidP="006426FC">
            <w:pPr>
              <w:widowControl/>
              <w:jc w:val="center"/>
              <w:rPr>
                <w:rFonts w:ascii="华文楷体" w:eastAsia="华文楷体" w:hAnsi="华文楷体" w:cs="Times New Roman"/>
                <w:color w:val="000000"/>
                <w:kern w:val="0"/>
                <w:sz w:val="24"/>
                <w:szCs w:val="24"/>
              </w:rPr>
            </w:pPr>
            <w:r w:rsidRPr="006426FC">
              <w:rPr>
                <w:rFonts w:ascii="华文楷体" w:eastAsia="华文楷体" w:hAnsi="华文楷体" w:cs="华文楷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350FDA" w:rsidRDefault="00350FDA">
      <w:pPr>
        <w:rPr>
          <w:rFonts w:cs="Times New Roman"/>
        </w:rPr>
      </w:pPr>
    </w:p>
    <w:sectPr w:rsidR="00350FDA" w:rsidSect="009A68F3">
      <w:footerReference w:type="default" r:id="rId6"/>
      <w:pgSz w:w="11906" w:h="16838" w:code="9"/>
      <w:pgMar w:top="1701" w:right="1531" w:bottom="1701" w:left="1531" w:header="851" w:footer="992" w:gutter="0"/>
      <w:pgNumType w:fmt="numberInDash" w:start="4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FDA" w:rsidRDefault="00350FDA" w:rsidP="00F15B5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50FDA" w:rsidRDefault="00350FDA" w:rsidP="00F15B5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FDA" w:rsidRPr="009A68F3" w:rsidRDefault="00350FDA" w:rsidP="00036B99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9A68F3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9A68F3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9A68F3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- 23 -</w:t>
    </w:r>
    <w:r w:rsidRPr="009A68F3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350FDA" w:rsidRDefault="00350FDA" w:rsidP="009A68F3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FDA" w:rsidRDefault="00350FDA" w:rsidP="00F15B5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50FDA" w:rsidRDefault="00350FDA" w:rsidP="00F15B5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26FC"/>
    <w:rsid w:val="0000070D"/>
    <w:rsid w:val="00000DB5"/>
    <w:rsid w:val="0000201A"/>
    <w:rsid w:val="00003C0B"/>
    <w:rsid w:val="00005CD5"/>
    <w:rsid w:val="000106F4"/>
    <w:rsid w:val="00010E22"/>
    <w:rsid w:val="00011B59"/>
    <w:rsid w:val="00011D0A"/>
    <w:rsid w:val="00011EB4"/>
    <w:rsid w:val="00011F61"/>
    <w:rsid w:val="000121DB"/>
    <w:rsid w:val="000121DE"/>
    <w:rsid w:val="00014118"/>
    <w:rsid w:val="00015554"/>
    <w:rsid w:val="00015872"/>
    <w:rsid w:val="000218EF"/>
    <w:rsid w:val="00023E79"/>
    <w:rsid w:val="00024AA8"/>
    <w:rsid w:val="00025016"/>
    <w:rsid w:val="000263CD"/>
    <w:rsid w:val="000279DB"/>
    <w:rsid w:val="00030533"/>
    <w:rsid w:val="00032323"/>
    <w:rsid w:val="00032FFC"/>
    <w:rsid w:val="0003565B"/>
    <w:rsid w:val="00035971"/>
    <w:rsid w:val="00035B66"/>
    <w:rsid w:val="00036B99"/>
    <w:rsid w:val="00036D78"/>
    <w:rsid w:val="00036ED1"/>
    <w:rsid w:val="00037893"/>
    <w:rsid w:val="00037B93"/>
    <w:rsid w:val="0004215D"/>
    <w:rsid w:val="00042284"/>
    <w:rsid w:val="00042D5F"/>
    <w:rsid w:val="000444F3"/>
    <w:rsid w:val="000445C8"/>
    <w:rsid w:val="00044B7C"/>
    <w:rsid w:val="0004523F"/>
    <w:rsid w:val="000467A7"/>
    <w:rsid w:val="00052807"/>
    <w:rsid w:val="00052E9D"/>
    <w:rsid w:val="000531C4"/>
    <w:rsid w:val="000559DB"/>
    <w:rsid w:val="00055FBE"/>
    <w:rsid w:val="00056ADF"/>
    <w:rsid w:val="0005784F"/>
    <w:rsid w:val="000606CF"/>
    <w:rsid w:val="000608B2"/>
    <w:rsid w:val="000635C6"/>
    <w:rsid w:val="000641CA"/>
    <w:rsid w:val="00064C5D"/>
    <w:rsid w:val="00065A49"/>
    <w:rsid w:val="000663C0"/>
    <w:rsid w:val="00067E6C"/>
    <w:rsid w:val="00070414"/>
    <w:rsid w:val="000704BA"/>
    <w:rsid w:val="00070DDA"/>
    <w:rsid w:val="000717AB"/>
    <w:rsid w:val="00071E57"/>
    <w:rsid w:val="000721A6"/>
    <w:rsid w:val="0007296F"/>
    <w:rsid w:val="00074082"/>
    <w:rsid w:val="000752AA"/>
    <w:rsid w:val="00076241"/>
    <w:rsid w:val="00076B34"/>
    <w:rsid w:val="00080810"/>
    <w:rsid w:val="00081757"/>
    <w:rsid w:val="000837CE"/>
    <w:rsid w:val="00085756"/>
    <w:rsid w:val="0008621A"/>
    <w:rsid w:val="00090169"/>
    <w:rsid w:val="00090594"/>
    <w:rsid w:val="00090C64"/>
    <w:rsid w:val="0009179E"/>
    <w:rsid w:val="00094181"/>
    <w:rsid w:val="00094FD1"/>
    <w:rsid w:val="000953E1"/>
    <w:rsid w:val="000961A5"/>
    <w:rsid w:val="00096BBA"/>
    <w:rsid w:val="00096EC1"/>
    <w:rsid w:val="00097532"/>
    <w:rsid w:val="000A03FB"/>
    <w:rsid w:val="000A084F"/>
    <w:rsid w:val="000A1623"/>
    <w:rsid w:val="000A1AF8"/>
    <w:rsid w:val="000A2092"/>
    <w:rsid w:val="000A3FB3"/>
    <w:rsid w:val="000A4A66"/>
    <w:rsid w:val="000A54CF"/>
    <w:rsid w:val="000A6B81"/>
    <w:rsid w:val="000A708F"/>
    <w:rsid w:val="000A70E5"/>
    <w:rsid w:val="000A7431"/>
    <w:rsid w:val="000B180F"/>
    <w:rsid w:val="000B2020"/>
    <w:rsid w:val="000B3873"/>
    <w:rsid w:val="000B3F39"/>
    <w:rsid w:val="000B51C7"/>
    <w:rsid w:val="000B59E6"/>
    <w:rsid w:val="000B5EDF"/>
    <w:rsid w:val="000B6266"/>
    <w:rsid w:val="000C2EE8"/>
    <w:rsid w:val="000C5685"/>
    <w:rsid w:val="000C5CE6"/>
    <w:rsid w:val="000C62CA"/>
    <w:rsid w:val="000C6A11"/>
    <w:rsid w:val="000C6E6F"/>
    <w:rsid w:val="000C706D"/>
    <w:rsid w:val="000C7090"/>
    <w:rsid w:val="000C70A4"/>
    <w:rsid w:val="000D0257"/>
    <w:rsid w:val="000D043C"/>
    <w:rsid w:val="000D13FE"/>
    <w:rsid w:val="000D289D"/>
    <w:rsid w:val="000D2EE4"/>
    <w:rsid w:val="000D362A"/>
    <w:rsid w:val="000D3F34"/>
    <w:rsid w:val="000D4158"/>
    <w:rsid w:val="000D4B89"/>
    <w:rsid w:val="000D52E1"/>
    <w:rsid w:val="000D54A3"/>
    <w:rsid w:val="000D7C57"/>
    <w:rsid w:val="000E0118"/>
    <w:rsid w:val="000E0B13"/>
    <w:rsid w:val="000E2F43"/>
    <w:rsid w:val="000E407E"/>
    <w:rsid w:val="000E4EBF"/>
    <w:rsid w:val="000E581C"/>
    <w:rsid w:val="000E5D93"/>
    <w:rsid w:val="000F0A25"/>
    <w:rsid w:val="000F0C89"/>
    <w:rsid w:val="000F0CE5"/>
    <w:rsid w:val="000F1F61"/>
    <w:rsid w:val="000F28F2"/>
    <w:rsid w:val="000F3389"/>
    <w:rsid w:val="000F49E6"/>
    <w:rsid w:val="000F545F"/>
    <w:rsid w:val="000F5B42"/>
    <w:rsid w:val="001000E8"/>
    <w:rsid w:val="00100216"/>
    <w:rsid w:val="00100B85"/>
    <w:rsid w:val="00101420"/>
    <w:rsid w:val="0010284B"/>
    <w:rsid w:val="00102DBA"/>
    <w:rsid w:val="0010323F"/>
    <w:rsid w:val="001032C4"/>
    <w:rsid w:val="00103EB8"/>
    <w:rsid w:val="001052DF"/>
    <w:rsid w:val="0010583F"/>
    <w:rsid w:val="001067E8"/>
    <w:rsid w:val="001108FE"/>
    <w:rsid w:val="00110C00"/>
    <w:rsid w:val="0011149B"/>
    <w:rsid w:val="00111673"/>
    <w:rsid w:val="001118F7"/>
    <w:rsid w:val="00111ED5"/>
    <w:rsid w:val="0011401C"/>
    <w:rsid w:val="00115020"/>
    <w:rsid w:val="001179C6"/>
    <w:rsid w:val="0012077C"/>
    <w:rsid w:val="001210D5"/>
    <w:rsid w:val="001219AD"/>
    <w:rsid w:val="0012239F"/>
    <w:rsid w:val="00122C28"/>
    <w:rsid w:val="001236BF"/>
    <w:rsid w:val="0012546A"/>
    <w:rsid w:val="00125DE9"/>
    <w:rsid w:val="00125F8F"/>
    <w:rsid w:val="00126FF3"/>
    <w:rsid w:val="0012790D"/>
    <w:rsid w:val="00131D8C"/>
    <w:rsid w:val="00132366"/>
    <w:rsid w:val="00133B97"/>
    <w:rsid w:val="00136160"/>
    <w:rsid w:val="00136B66"/>
    <w:rsid w:val="00137DFB"/>
    <w:rsid w:val="0014132D"/>
    <w:rsid w:val="00143037"/>
    <w:rsid w:val="001449E1"/>
    <w:rsid w:val="00144AFE"/>
    <w:rsid w:val="00144BD3"/>
    <w:rsid w:val="001474A8"/>
    <w:rsid w:val="0015052E"/>
    <w:rsid w:val="00151A5D"/>
    <w:rsid w:val="00152439"/>
    <w:rsid w:val="00152492"/>
    <w:rsid w:val="0015313D"/>
    <w:rsid w:val="001538EF"/>
    <w:rsid w:val="00156C60"/>
    <w:rsid w:val="00157CD2"/>
    <w:rsid w:val="001602BB"/>
    <w:rsid w:val="00161EBC"/>
    <w:rsid w:val="001627A2"/>
    <w:rsid w:val="00162C13"/>
    <w:rsid w:val="001641DD"/>
    <w:rsid w:val="00166A50"/>
    <w:rsid w:val="001723B4"/>
    <w:rsid w:val="00172760"/>
    <w:rsid w:val="00172C73"/>
    <w:rsid w:val="0017407F"/>
    <w:rsid w:val="001740B1"/>
    <w:rsid w:val="0017652F"/>
    <w:rsid w:val="00176658"/>
    <w:rsid w:val="00176965"/>
    <w:rsid w:val="00176BB3"/>
    <w:rsid w:val="00180DD4"/>
    <w:rsid w:val="00182A44"/>
    <w:rsid w:val="00182BDA"/>
    <w:rsid w:val="001842C0"/>
    <w:rsid w:val="00185B36"/>
    <w:rsid w:val="00185DD9"/>
    <w:rsid w:val="001861AF"/>
    <w:rsid w:val="00187FD4"/>
    <w:rsid w:val="00191C70"/>
    <w:rsid w:val="001934EB"/>
    <w:rsid w:val="00196D21"/>
    <w:rsid w:val="00197674"/>
    <w:rsid w:val="00197FCD"/>
    <w:rsid w:val="001A13F6"/>
    <w:rsid w:val="001A2565"/>
    <w:rsid w:val="001A2576"/>
    <w:rsid w:val="001A2BB1"/>
    <w:rsid w:val="001A2CFE"/>
    <w:rsid w:val="001A2FBB"/>
    <w:rsid w:val="001A34B0"/>
    <w:rsid w:val="001A4283"/>
    <w:rsid w:val="001A6C11"/>
    <w:rsid w:val="001A6CB0"/>
    <w:rsid w:val="001A736B"/>
    <w:rsid w:val="001B0C35"/>
    <w:rsid w:val="001B2DD0"/>
    <w:rsid w:val="001B2EDA"/>
    <w:rsid w:val="001B3124"/>
    <w:rsid w:val="001B3449"/>
    <w:rsid w:val="001B47D3"/>
    <w:rsid w:val="001B5637"/>
    <w:rsid w:val="001B6E78"/>
    <w:rsid w:val="001B71E7"/>
    <w:rsid w:val="001B7561"/>
    <w:rsid w:val="001B7A46"/>
    <w:rsid w:val="001C0AAB"/>
    <w:rsid w:val="001C0B95"/>
    <w:rsid w:val="001C0CE3"/>
    <w:rsid w:val="001C0F1B"/>
    <w:rsid w:val="001C0FB1"/>
    <w:rsid w:val="001C1941"/>
    <w:rsid w:val="001C23B1"/>
    <w:rsid w:val="001C45BC"/>
    <w:rsid w:val="001C4826"/>
    <w:rsid w:val="001C4A59"/>
    <w:rsid w:val="001C6103"/>
    <w:rsid w:val="001C69ED"/>
    <w:rsid w:val="001D046C"/>
    <w:rsid w:val="001D1266"/>
    <w:rsid w:val="001D14D0"/>
    <w:rsid w:val="001D3153"/>
    <w:rsid w:val="001D3180"/>
    <w:rsid w:val="001D4790"/>
    <w:rsid w:val="001D5AA2"/>
    <w:rsid w:val="001D6083"/>
    <w:rsid w:val="001D68CD"/>
    <w:rsid w:val="001D6E09"/>
    <w:rsid w:val="001D7AF5"/>
    <w:rsid w:val="001E0710"/>
    <w:rsid w:val="001E15D3"/>
    <w:rsid w:val="001E23CD"/>
    <w:rsid w:val="001E3D95"/>
    <w:rsid w:val="001E40DD"/>
    <w:rsid w:val="001E6001"/>
    <w:rsid w:val="001E6848"/>
    <w:rsid w:val="001E7E64"/>
    <w:rsid w:val="001F287C"/>
    <w:rsid w:val="001F2983"/>
    <w:rsid w:val="001F2DE8"/>
    <w:rsid w:val="001F43B4"/>
    <w:rsid w:val="001F44A1"/>
    <w:rsid w:val="001F5741"/>
    <w:rsid w:val="001F5B67"/>
    <w:rsid w:val="00202BFE"/>
    <w:rsid w:val="00202C87"/>
    <w:rsid w:val="00203B3D"/>
    <w:rsid w:val="00203F4C"/>
    <w:rsid w:val="00204AFF"/>
    <w:rsid w:val="002062E6"/>
    <w:rsid w:val="00206A39"/>
    <w:rsid w:val="00207B78"/>
    <w:rsid w:val="0021237D"/>
    <w:rsid w:val="00212865"/>
    <w:rsid w:val="00213AC0"/>
    <w:rsid w:val="002143AB"/>
    <w:rsid w:val="00214D58"/>
    <w:rsid w:val="00216003"/>
    <w:rsid w:val="00217FF6"/>
    <w:rsid w:val="002200B9"/>
    <w:rsid w:val="0022154F"/>
    <w:rsid w:val="00222215"/>
    <w:rsid w:val="0022411C"/>
    <w:rsid w:val="00227F2C"/>
    <w:rsid w:val="00230D2E"/>
    <w:rsid w:val="002343EB"/>
    <w:rsid w:val="0023573F"/>
    <w:rsid w:val="00235D2B"/>
    <w:rsid w:val="00236A89"/>
    <w:rsid w:val="002373FF"/>
    <w:rsid w:val="002420D6"/>
    <w:rsid w:val="00243021"/>
    <w:rsid w:val="002446CE"/>
    <w:rsid w:val="00244811"/>
    <w:rsid w:val="00245F5A"/>
    <w:rsid w:val="00246B44"/>
    <w:rsid w:val="00247F3A"/>
    <w:rsid w:val="00250350"/>
    <w:rsid w:val="00250D61"/>
    <w:rsid w:val="0025105F"/>
    <w:rsid w:val="0025258C"/>
    <w:rsid w:val="00252B15"/>
    <w:rsid w:val="00253BA2"/>
    <w:rsid w:val="0025406D"/>
    <w:rsid w:val="002549DF"/>
    <w:rsid w:val="00255258"/>
    <w:rsid w:val="00255417"/>
    <w:rsid w:val="00257E7C"/>
    <w:rsid w:val="00260B24"/>
    <w:rsid w:val="00261179"/>
    <w:rsid w:val="002629CE"/>
    <w:rsid w:val="00262E96"/>
    <w:rsid w:val="0026393A"/>
    <w:rsid w:val="00265DB0"/>
    <w:rsid w:val="00267AF7"/>
    <w:rsid w:val="0027036B"/>
    <w:rsid w:val="00270D7C"/>
    <w:rsid w:val="002718DC"/>
    <w:rsid w:val="00272401"/>
    <w:rsid w:val="00272547"/>
    <w:rsid w:val="0027505D"/>
    <w:rsid w:val="00275B01"/>
    <w:rsid w:val="0027736F"/>
    <w:rsid w:val="00280FB6"/>
    <w:rsid w:val="002817C5"/>
    <w:rsid w:val="00282EF7"/>
    <w:rsid w:val="0028349C"/>
    <w:rsid w:val="0028706B"/>
    <w:rsid w:val="00287704"/>
    <w:rsid w:val="002909A1"/>
    <w:rsid w:val="00291720"/>
    <w:rsid w:val="00293653"/>
    <w:rsid w:val="002947C3"/>
    <w:rsid w:val="0029652A"/>
    <w:rsid w:val="00296718"/>
    <w:rsid w:val="00296A77"/>
    <w:rsid w:val="002A0031"/>
    <w:rsid w:val="002A03E6"/>
    <w:rsid w:val="002A0ABC"/>
    <w:rsid w:val="002A0B1A"/>
    <w:rsid w:val="002A1415"/>
    <w:rsid w:val="002A179F"/>
    <w:rsid w:val="002A1DDF"/>
    <w:rsid w:val="002A1E36"/>
    <w:rsid w:val="002A20E4"/>
    <w:rsid w:val="002A2DA1"/>
    <w:rsid w:val="002A4E2A"/>
    <w:rsid w:val="002A578E"/>
    <w:rsid w:val="002B0237"/>
    <w:rsid w:val="002B19B0"/>
    <w:rsid w:val="002B3468"/>
    <w:rsid w:val="002B3BC3"/>
    <w:rsid w:val="002B547D"/>
    <w:rsid w:val="002B557B"/>
    <w:rsid w:val="002B764D"/>
    <w:rsid w:val="002B79FE"/>
    <w:rsid w:val="002B7BD6"/>
    <w:rsid w:val="002C0A02"/>
    <w:rsid w:val="002C20BF"/>
    <w:rsid w:val="002C2825"/>
    <w:rsid w:val="002C302F"/>
    <w:rsid w:val="002C3C2F"/>
    <w:rsid w:val="002C4FC2"/>
    <w:rsid w:val="002D0787"/>
    <w:rsid w:val="002D0AE1"/>
    <w:rsid w:val="002D0BB8"/>
    <w:rsid w:val="002D1E41"/>
    <w:rsid w:val="002D1FAA"/>
    <w:rsid w:val="002D4784"/>
    <w:rsid w:val="002D48F1"/>
    <w:rsid w:val="002D54E6"/>
    <w:rsid w:val="002D5AFE"/>
    <w:rsid w:val="002D66D0"/>
    <w:rsid w:val="002D7430"/>
    <w:rsid w:val="002D7B2F"/>
    <w:rsid w:val="002E0539"/>
    <w:rsid w:val="002E1E79"/>
    <w:rsid w:val="002E2A41"/>
    <w:rsid w:val="002E2C96"/>
    <w:rsid w:val="002E304A"/>
    <w:rsid w:val="002E326C"/>
    <w:rsid w:val="002E3A00"/>
    <w:rsid w:val="002E66F3"/>
    <w:rsid w:val="002E67D9"/>
    <w:rsid w:val="002E6D9A"/>
    <w:rsid w:val="002E6FC3"/>
    <w:rsid w:val="002E701A"/>
    <w:rsid w:val="002E715F"/>
    <w:rsid w:val="002F0173"/>
    <w:rsid w:val="002F062C"/>
    <w:rsid w:val="002F14FD"/>
    <w:rsid w:val="002F1A7E"/>
    <w:rsid w:val="002F1C24"/>
    <w:rsid w:val="002F208C"/>
    <w:rsid w:val="002F2459"/>
    <w:rsid w:val="002F3ADA"/>
    <w:rsid w:val="002F49A7"/>
    <w:rsid w:val="002F4D2E"/>
    <w:rsid w:val="002F5A28"/>
    <w:rsid w:val="002F6CEA"/>
    <w:rsid w:val="00302485"/>
    <w:rsid w:val="0030453C"/>
    <w:rsid w:val="00305A79"/>
    <w:rsid w:val="00305F6B"/>
    <w:rsid w:val="0030627B"/>
    <w:rsid w:val="003065E6"/>
    <w:rsid w:val="00312083"/>
    <w:rsid w:val="003120D5"/>
    <w:rsid w:val="00312B4A"/>
    <w:rsid w:val="00312BAF"/>
    <w:rsid w:val="00315F92"/>
    <w:rsid w:val="00316A71"/>
    <w:rsid w:val="00320896"/>
    <w:rsid w:val="00320F50"/>
    <w:rsid w:val="0032180D"/>
    <w:rsid w:val="003219BD"/>
    <w:rsid w:val="00324046"/>
    <w:rsid w:val="003300D2"/>
    <w:rsid w:val="0033160F"/>
    <w:rsid w:val="00333969"/>
    <w:rsid w:val="00335A35"/>
    <w:rsid w:val="00335AD2"/>
    <w:rsid w:val="00335E7C"/>
    <w:rsid w:val="00336268"/>
    <w:rsid w:val="00336635"/>
    <w:rsid w:val="00337197"/>
    <w:rsid w:val="003402B8"/>
    <w:rsid w:val="00340ECD"/>
    <w:rsid w:val="00341440"/>
    <w:rsid w:val="00341BAC"/>
    <w:rsid w:val="00342121"/>
    <w:rsid w:val="00344893"/>
    <w:rsid w:val="00344AF3"/>
    <w:rsid w:val="00350FDA"/>
    <w:rsid w:val="00352DFF"/>
    <w:rsid w:val="00353DD2"/>
    <w:rsid w:val="003562B1"/>
    <w:rsid w:val="00356481"/>
    <w:rsid w:val="00356E3B"/>
    <w:rsid w:val="00356F16"/>
    <w:rsid w:val="00357168"/>
    <w:rsid w:val="00360558"/>
    <w:rsid w:val="003626F0"/>
    <w:rsid w:val="003711BE"/>
    <w:rsid w:val="00372E4D"/>
    <w:rsid w:val="00374AC1"/>
    <w:rsid w:val="00377B0C"/>
    <w:rsid w:val="00377D3B"/>
    <w:rsid w:val="00380206"/>
    <w:rsid w:val="00381676"/>
    <w:rsid w:val="00381BA1"/>
    <w:rsid w:val="003826C0"/>
    <w:rsid w:val="003862C6"/>
    <w:rsid w:val="0039150B"/>
    <w:rsid w:val="00391768"/>
    <w:rsid w:val="00392CAB"/>
    <w:rsid w:val="00394A08"/>
    <w:rsid w:val="00395BF2"/>
    <w:rsid w:val="003972FC"/>
    <w:rsid w:val="003A0184"/>
    <w:rsid w:val="003A06DD"/>
    <w:rsid w:val="003A53E1"/>
    <w:rsid w:val="003A7241"/>
    <w:rsid w:val="003A77D5"/>
    <w:rsid w:val="003A79A4"/>
    <w:rsid w:val="003A7B9D"/>
    <w:rsid w:val="003B0C0D"/>
    <w:rsid w:val="003B0FF6"/>
    <w:rsid w:val="003B176A"/>
    <w:rsid w:val="003B1A3A"/>
    <w:rsid w:val="003B2033"/>
    <w:rsid w:val="003B20A9"/>
    <w:rsid w:val="003B2937"/>
    <w:rsid w:val="003B3462"/>
    <w:rsid w:val="003B3BDF"/>
    <w:rsid w:val="003B4100"/>
    <w:rsid w:val="003B48B7"/>
    <w:rsid w:val="003B584B"/>
    <w:rsid w:val="003B6B36"/>
    <w:rsid w:val="003B70C1"/>
    <w:rsid w:val="003B71C2"/>
    <w:rsid w:val="003C2036"/>
    <w:rsid w:val="003C244B"/>
    <w:rsid w:val="003C363B"/>
    <w:rsid w:val="003C3B76"/>
    <w:rsid w:val="003C3CA8"/>
    <w:rsid w:val="003C51ED"/>
    <w:rsid w:val="003C68ED"/>
    <w:rsid w:val="003C7720"/>
    <w:rsid w:val="003C79BF"/>
    <w:rsid w:val="003D0621"/>
    <w:rsid w:val="003D0B4E"/>
    <w:rsid w:val="003D1026"/>
    <w:rsid w:val="003D105E"/>
    <w:rsid w:val="003D2C08"/>
    <w:rsid w:val="003D3998"/>
    <w:rsid w:val="003D5A8D"/>
    <w:rsid w:val="003E0245"/>
    <w:rsid w:val="003E1549"/>
    <w:rsid w:val="003E327E"/>
    <w:rsid w:val="003E4066"/>
    <w:rsid w:val="003E4AB7"/>
    <w:rsid w:val="003E4EED"/>
    <w:rsid w:val="003E565C"/>
    <w:rsid w:val="003E5668"/>
    <w:rsid w:val="003E62C9"/>
    <w:rsid w:val="003F0819"/>
    <w:rsid w:val="003F1478"/>
    <w:rsid w:val="003F3384"/>
    <w:rsid w:val="003F3CCF"/>
    <w:rsid w:val="003F3E2E"/>
    <w:rsid w:val="003F3F13"/>
    <w:rsid w:val="003F413B"/>
    <w:rsid w:val="003F45FE"/>
    <w:rsid w:val="003F525B"/>
    <w:rsid w:val="003F52BB"/>
    <w:rsid w:val="003F5F25"/>
    <w:rsid w:val="003F5FB5"/>
    <w:rsid w:val="003F6434"/>
    <w:rsid w:val="00400EAE"/>
    <w:rsid w:val="0040156E"/>
    <w:rsid w:val="00401840"/>
    <w:rsid w:val="00401B4F"/>
    <w:rsid w:val="00402FEA"/>
    <w:rsid w:val="00407D17"/>
    <w:rsid w:val="00413AC4"/>
    <w:rsid w:val="00414124"/>
    <w:rsid w:val="00414DE1"/>
    <w:rsid w:val="0041595D"/>
    <w:rsid w:val="004162E9"/>
    <w:rsid w:val="00416D5F"/>
    <w:rsid w:val="00420030"/>
    <w:rsid w:val="004210D0"/>
    <w:rsid w:val="004215F7"/>
    <w:rsid w:val="004218E8"/>
    <w:rsid w:val="00422048"/>
    <w:rsid w:val="00422187"/>
    <w:rsid w:val="00423CC3"/>
    <w:rsid w:val="004245A5"/>
    <w:rsid w:val="0042568C"/>
    <w:rsid w:val="00425796"/>
    <w:rsid w:val="00425DB2"/>
    <w:rsid w:val="004311AB"/>
    <w:rsid w:val="004326AC"/>
    <w:rsid w:val="00432B13"/>
    <w:rsid w:val="00432D72"/>
    <w:rsid w:val="004343CB"/>
    <w:rsid w:val="00434D1A"/>
    <w:rsid w:val="0043535C"/>
    <w:rsid w:val="00435568"/>
    <w:rsid w:val="00435884"/>
    <w:rsid w:val="00435D18"/>
    <w:rsid w:val="0044014E"/>
    <w:rsid w:val="00442764"/>
    <w:rsid w:val="00442FD9"/>
    <w:rsid w:val="004439A1"/>
    <w:rsid w:val="00444DB7"/>
    <w:rsid w:val="00444E27"/>
    <w:rsid w:val="00445566"/>
    <w:rsid w:val="00446494"/>
    <w:rsid w:val="004473C6"/>
    <w:rsid w:val="00447B8D"/>
    <w:rsid w:val="00450630"/>
    <w:rsid w:val="00452B68"/>
    <w:rsid w:val="00454B1C"/>
    <w:rsid w:val="00456B7B"/>
    <w:rsid w:val="00456FA7"/>
    <w:rsid w:val="004605D3"/>
    <w:rsid w:val="0046138A"/>
    <w:rsid w:val="0046337E"/>
    <w:rsid w:val="004649A5"/>
    <w:rsid w:val="00464E12"/>
    <w:rsid w:val="00466C6C"/>
    <w:rsid w:val="00467826"/>
    <w:rsid w:val="00467CD9"/>
    <w:rsid w:val="00470DBA"/>
    <w:rsid w:val="00473735"/>
    <w:rsid w:val="00473DBE"/>
    <w:rsid w:val="00473F62"/>
    <w:rsid w:val="00474656"/>
    <w:rsid w:val="00475651"/>
    <w:rsid w:val="004768D6"/>
    <w:rsid w:val="00477555"/>
    <w:rsid w:val="0047758A"/>
    <w:rsid w:val="004805C4"/>
    <w:rsid w:val="00480CFD"/>
    <w:rsid w:val="00481067"/>
    <w:rsid w:val="00481863"/>
    <w:rsid w:val="004822CF"/>
    <w:rsid w:val="004856C1"/>
    <w:rsid w:val="00486FDC"/>
    <w:rsid w:val="00491070"/>
    <w:rsid w:val="00491DA3"/>
    <w:rsid w:val="00493E24"/>
    <w:rsid w:val="00494EFB"/>
    <w:rsid w:val="004956EB"/>
    <w:rsid w:val="004958F9"/>
    <w:rsid w:val="00495B10"/>
    <w:rsid w:val="004963AA"/>
    <w:rsid w:val="00497590"/>
    <w:rsid w:val="00497ED8"/>
    <w:rsid w:val="004A0F26"/>
    <w:rsid w:val="004A1002"/>
    <w:rsid w:val="004A1E15"/>
    <w:rsid w:val="004A2613"/>
    <w:rsid w:val="004A36DB"/>
    <w:rsid w:val="004A456D"/>
    <w:rsid w:val="004A4894"/>
    <w:rsid w:val="004A5110"/>
    <w:rsid w:val="004A5A16"/>
    <w:rsid w:val="004A666B"/>
    <w:rsid w:val="004B05E8"/>
    <w:rsid w:val="004B24D8"/>
    <w:rsid w:val="004B31B1"/>
    <w:rsid w:val="004B5587"/>
    <w:rsid w:val="004B598D"/>
    <w:rsid w:val="004B71A7"/>
    <w:rsid w:val="004B74A9"/>
    <w:rsid w:val="004B7630"/>
    <w:rsid w:val="004B76E8"/>
    <w:rsid w:val="004C08C4"/>
    <w:rsid w:val="004C394D"/>
    <w:rsid w:val="004C6D6A"/>
    <w:rsid w:val="004C7728"/>
    <w:rsid w:val="004D13FD"/>
    <w:rsid w:val="004D3394"/>
    <w:rsid w:val="004D6035"/>
    <w:rsid w:val="004D60AC"/>
    <w:rsid w:val="004E166B"/>
    <w:rsid w:val="004E1793"/>
    <w:rsid w:val="004E26B8"/>
    <w:rsid w:val="004E2A08"/>
    <w:rsid w:val="004E2AC0"/>
    <w:rsid w:val="004E4A1A"/>
    <w:rsid w:val="004E5A5F"/>
    <w:rsid w:val="004E733B"/>
    <w:rsid w:val="004F0B5D"/>
    <w:rsid w:val="004F17CA"/>
    <w:rsid w:val="004F30DE"/>
    <w:rsid w:val="004F3C79"/>
    <w:rsid w:val="004F4BDB"/>
    <w:rsid w:val="004F542A"/>
    <w:rsid w:val="004F5C74"/>
    <w:rsid w:val="004F78F0"/>
    <w:rsid w:val="00501741"/>
    <w:rsid w:val="00502C37"/>
    <w:rsid w:val="0050371F"/>
    <w:rsid w:val="0050619D"/>
    <w:rsid w:val="00506768"/>
    <w:rsid w:val="005070C4"/>
    <w:rsid w:val="0050718B"/>
    <w:rsid w:val="005075D4"/>
    <w:rsid w:val="005079EE"/>
    <w:rsid w:val="00507B1A"/>
    <w:rsid w:val="00510017"/>
    <w:rsid w:val="00510C15"/>
    <w:rsid w:val="00510D5A"/>
    <w:rsid w:val="00512396"/>
    <w:rsid w:val="0051456E"/>
    <w:rsid w:val="00516202"/>
    <w:rsid w:val="005165D2"/>
    <w:rsid w:val="00517012"/>
    <w:rsid w:val="00520080"/>
    <w:rsid w:val="005207ED"/>
    <w:rsid w:val="005208EF"/>
    <w:rsid w:val="005210C8"/>
    <w:rsid w:val="00522195"/>
    <w:rsid w:val="00522B6F"/>
    <w:rsid w:val="005237A7"/>
    <w:rsid w:val="00525070"/>
    <w:rsid w:val="005254DD"/>
    <w:rsid w:val="00525810"/>
    <w:rsid w:val="00526A40"/>
    <w:rsid w:val="00526A8A"/>
    <w:rsid w:val="0053256F"/>
    <w:rsid w:val="00534F86"/>
    <w:rsid w:val="005362E9"/>
    <w:rsid w:val="005375E0"/>
    <w:rsid w:val="0054329E"/>
    <w:rsid w:val="005466B1"/>
    <w:rsid w:val="00546F2D"/>
    <w:rsid w:val="005515B0"/>
    <w:rsid w:val="005517CF"/>
    <w:rsid w:val="00552DED"/>
    <w:rsid w:val="00553703"/>
    <w:rsid w:val="005537B1"/>
    <w:rsid w:val="00554478"/>
    <w:rsid w:val="00554781"/>
    <w:rsid w:val="005555B7"/>
    <w:rsid w:val="005565BD"/>
    <w:rsid w:val="00560E1F"/>
    <w:rsid w:val="0056111B"/>
    <w:rsid w:val="0056275D"/>
    <w:rsid w:val="00562788"/>
    <w:rsid w:val="005645E7"/>
    <w:rsid w:val="00565F8E"/>
    <w:rsid w:val="00567FE1"/>
    <w:rsid w:val="00572A7B"/>
    <w:rsid w:val="0057329E"/>
    <w:rsid w:val="005738CD"/>
    <w:rsid w:val="00576A05"/>
    <w:rsid w:val="00580D61"/>
    <w:rsid w:val="0058197B"/>
    <w:rsid w:val="00582B5C"/>
    <w:rsid w:val="0058354C"/>
    <w:rsid w:val="00584BDF"/>
    <w:rsid w:val="005850AA"/>
    <w:rsid w:val="005851DB"/>
    <w:rsid w:val="00585E38"/>
    <w:rsid w:val="00586715"/>
    <w:rsid w:val="005867B6"/>
    <w:rsid w:val="00590397"/>
    <w:rsid w:val="005909EA"/>
    <w:rsid w:val="00591927"/>
    <w:rsid w:val="00592315"/>
    <w:rsid w:val="005930DC"/>
    <w:rsid w:val="00593BF6"/>
    <w:rsid w:val="00595605"/>
    <w:rsid w:val="005956B0"/>
    <w:rsid w:val="00597ED9"/>
    <w:rsid w:val="005A00DA"/>
    <w:rsid w:val="005A2AF2"/>
    <w:rsid w:val="005A3CA9"/>
    <w:rsid w:val="005A3D7B"/>
    <w:rsid w:val="005A4D93"/>
    <w:rsid w:val="005B24A9"/>
    <w:rsid w:val="005B316C"/>
    <w:rsid w:val="005B4300"/>
    <w:rsid w:val="005B5EB5"/>
    <w:rsid w:val="005B66E0"/>
    <w:rsid w:val="005B69AE"/>
    <w:rsid w:val="005B729A"/>
    <w:rsid w:val="005C03F7"/>
    <w:rsid w:val="005C0448"/>
    <w:rsid w:val="005C0D04"/>
    <w:rsid w:val="005C1CED"/>
    <w:rsid w:val="005C2BD2"/>
    <w:rsid w:val="005C2FFF"/>
    <w:rsid w:val="005C3EE0"/>
    <w:rsid w:val="005C65F1"/>
    <w:rsid w:val="005C74B7"/>
    <w:rsid w:val="005D11DA"/>
    <w:rsid w:val="005D4C56"/>
    <w:rsid w:val="005E0BF9"/>
    <w:rsid w:val="005E0F06"/>
    <w:rsid w:val="005E11B0"/>
    <w:rsid w:val="005E13FE"/>
    <w:rsid w:val="005E3D3C"/>
    <w:rsid w:val="005E68C3"/>
    <w:rsid w:val="005F12DA"/>
    <w:rsid w:val="005F1518"/>
    <w:rsid w:val="005F2F76"/>
    <w:rsid w:val="005F4CEF"/>
    <w:rsid w:val="005F4D8F"/>
    <w:rsid w:val="005F4F09"/>
    <w:rsid w:val="005F625E"/>
    <w:rsid w:val="005F703E"/>
    <w:rsid w:val="005F7129"/>
    <w:rsid w:val="005F7AA1"/>
    <w:rsid w:val="005F7DFF"/>
    <w:rsid w:val="006005D6"/>
    <w:rsid w:val="00601A88"/>
    <w:rsid w:val="00601DD2"/>
    <w:rsid w:val="006021C0"/>
    <w:rsid w:val="006029E8"/>
    <w:rsid w:val="00603FC0"/>
    <w:rsid w:val="00604346"/>
    <w:rsid w:val="00604E14"/>
    <w:rsid w:val="00605BF0"/>
    <w:rsid w:val="00606A8D"/>
    <w:rsid w:val="006103B4"/>
    <w:rsid w:val="00611491"/>
    <w:rsid w:val="006114D8"/>
    <w:rsid w:val="00612300"/>
    <w:rsid w:val="006129A7"/>
    <w:rsid w:val="00615D71"/>
    <w:rsid w:val="00616C7B"/>
    <w:rsid w:val="0062182F"/>
    <w:rsid w:val="006218BF"/>
    <w:rsid w:val="00624052"/>
    <w:rsid w:val="006244B2"/>
    <w:rsid w:val="00625FBD"/>
    <w:rsid w:val="00627444"/>
    <w:rsid w:val="00627520"/>
    <w:rsid w:val="00627927"/>
    <w:rsid w:val="006317F8"/>
    <w:rsid w:val="00633CBC"/>
    <w:rsid w:val="00633DCB"/>
    <w:rsid w:val="00634E1C"/>
    <w:rsid w:val="0063538D"/>
    <w:rsid w:val="00640456"/>
    <w:rsid w:val="00640D21"/>
    <w:rsid w:val="00641A98"/>
    <w:rsid w:val="006426FC"/>
    <w:rsid w:val="00642B7F"/>
    <w:rsid w:val="00643A21"/>
    <w:rsid w:val="0064442A"/>
    <w:rsid w:val="00644A69"/>
    <w:rsid w:val="00644EF1"/>
    <w:rsid w:val="00645824"/>
    <w:rsid w:val="00645DD9"/>
    <w:rsid w:val="00646734"/>
    <w:rsid w:val="00647381"/>
    <w:rsid w:val="006502B5"/>
    <w:rsid w:val="00650DE7"/>
    <w:rsid w:val="00654555"/>
    <w:rsid w:val="006553BE"/>
    <w:rsid w:val="00655DC5"/>
    <w:rsid w:val="0065652D"/>
    <w:rsid w:val="00661AA6"/>
    <w:rsid w:val="006631AC"/>
    <w:rsid w:val="00663768"/>
    <w:rsid w:val="006661D4"/>
    <w:rsid w:val="00667164"/>
    <w:rsid w:val="006678AF"/>
    <w:rsid w:val="006678F8"/>
    <w:rsid w:val="006710DF"/>
    <w:rsid w:val="00671345"/>
    <w:rsid w:val="006716AD"/>
    <w:rsid w:val="00671890"/>
    <w:rsid w:val="006725EA"/>
    <w:rsid w:val="00672A76"/>
    <w:rsid w:val="006737D6"/>
    <w:rsid w:val="00674BDA"/>
    <w:rsid w:val="0067593C"/>
    <w:rsid w:val="00675D2D"/>
    <w:rsid w:val="00676E1A"/>
    <w:rsid w:val="006805C7"/>
    <w:rsid w:val="006828B9"/>
    <w:rsid w:val="00682D23"/>
    <w:rsid w:val="006849F1"/>
    <w:rsid w:val="0068679B"/>
    <w:rsid w:val="00690D37"/>
    <w:rsid w:val="00691542"/>
    <w:rsid w:val="0069177F"/>
    <w:rsid w:val="006918E5"/>
    <w:rsid w:val="006928D3"/>
    <w:rsid w:val="00693367"/>
    <w:rsid w:val="006934B6"/>
    <w:rsid w:val="00693EBA"/>
    <w:rsid w:val="00694B30"/>
    <w:rsid w:val="00695CAE"/>
    <w:rsid w:val="0069719E"/>
    <w:rsid w:val="006977FA"/>
    <w:rsid w:val="006A0586"/>
    <w:rsid w:val="006A06E7"/>
    <w:rsid w:val="006A08FE"/>
    <w:rsid w:val="006A2967"/>
    <w:rsid w:val="006A2CCC"/>
    <w:rsid w:val="006A490C"/>
    <w:rsid w:val="006A5917"/>
    <w:rsid w:val="006A6EBE"/>
    <w:rsid w:val="006A78CF"/>
    <w:rsid w:val="006B06AD"/>
    <w:rsid w:val="006B0AD2"/>
    <w:rsid w:val="006B0ADE"/>
    <w:rsid w:val="006B0CAB"/>
    <w:rsid w:val="006B0F90"/>
    <w:rsid w:val="006B2A77"/>
    <w:rsid w:val="006B354C"/>
    <w:rsid w:val="006B3F35"/>
    <w:rsid w:val="006B4649"/>
    <w:rsid w:val="006B4A6F"/>
    <w:rsid w:val="006B5487"/>
    <w:rsid w:val="006B590D"/>
    <w:rsid w:val="006B7872"/>
    <w:rsid w:val="006B79D3"/>
    <w:rsid w:val="006B7AEC"/>
    <w:rsid w:val="006B7C58"/>
    <w:rsid w:val="006C074F"/>
    <w:rsid w:val="006C0CE3"/>
    <w:rsid w:val="006C0EB0"/>
    <w:rsid w:val="006C2747"/>
    <w:rsid w:val="006C3A28"/>
    <w:rsid w:val="006C5914"/>
    <w:rsid w:val="006D1195"/>
    <w:rsid w:val="006D1B0B"/>
    <w:rsid w:val="006D21DF"/>
    <w:rsid w:val="006D232D"/>
    <w:rsid w:val="006D27C6"/>
    <w:rsid w:val="006D2D29"/>
    <w:rsid w:val="006D3438"/>
    <w:rsid w:val="006D3888"/>
    <w:rsid w:val="006D4401"/>
    <w:rsid w:val="006D64E7"/>
    <w:rsid w:val="006E100F"/>
    <w:rsid w:val="006E1397"/>
    <w:rsid w:val="006E1B60"/>
    <w:rsid w:val="006E2D61"/>
    <w:rsid w:val="006E3497"/>
    <w:rsid w:val="006E3EDF"/>
    <w:rsid w:val="006E3F7E"/>
    <w:rsid w:val="006E4484"/>
    <w:rsid w:val="006E527D"/>
    <w:rsid w:val="006E6997"/>
    <w:rsid w:val="006F0306"/>
    <w:rsid w:val="006F04F9"/>
    <w:rsid w:val="006F2867"/>
    <w:rsid w:val="006F29C8"/>
    <w:rsid w:val="006F3A43"/>
    <w:rsid w:val="006F3F1F"/>
    <w:rsid w:val="006F4B4C"/>
    <w:rsid w:val="006F4FE4"/>
    <w:rsid w:val="006F59A0"/>
    <w:rsid w:val="006F6221"/>
    <w:rsid w:val="006F6B97"/>
    <w:rsid w:val="006F70EB"/>
    <w:rsid w:val="00700368"/>
    <w:rsid w:val="0070091B"/>
    <w:rsid w:val="00700B09"/>
    <w:rsid w:val="007013AA"/>
    <w:rsid w:val="00702A05"/>
    <w:rsid w:val="007047BF"/>
    <w:rsid w:val="00704CDF"/>
    <w:rsid w:val="00705442"/>
    <w:rsid w:val="00705999"/>
    <w:rsid w:val="00706FEC"/>
    <w:rsid w:val="007072AE"/>
    <w:rsid w:val="00711074"/>
    <w:rsid w:val="00711872"/>
    <w:rsid w:val="00712EBA"/>
    <w:rsid w:val="007139FD"/>
    <w:rsid w:val="00713D6A"/>
    <w:rsid w:val="0071539B"/>
    <w:rsid w:val="007160A0"/>
    <w:rsid w:val="00716A0B"/>
    <w:rsid w:val="00716B10"/>
    <w:rsid w:val="00717ED2"/>
    <w:rsid w:val="007214E3"/>
    <w:rsid w:val="00725B6D"/>
    <w:rsid w:val="007279BD"/>
    <w:rsid w:val="007302AC"/>
    <w:rsid w:val="007307CD"/>
    <w:rsid w:val="00730BE4"/>
    <w:rsid w:val="00731816"/>
    <w:rsid w:val="007326E0"/>
    <w:rsid w:val="007338BB"/>
    <w:rsid w:val="00740032"/>
    <w:rsid w:val="00740185"/>
    <w:rsid w:val="00743AEB"/>
    <w:rsid w:val="00744525"/>
    <w:rsid w:val="007453C5"/>
    <w:rsid w:val="007458BC"/>
    <w:rsid w:val="007468C2"/>
    <w:rsid w:val="00746CCF"/>
    <w:rsid w:val="00750CE9"/>
    <w:rsid w:val="00751754"/>
    <w:rsid w:val="00752962"/>
    <w:rsid w:val="007530CF"/>
    <w:rsid w:val="00753AD2"/>
    <w:rsid w:val="00753CD3"/>
    <w:rsid w:val="00753CFB"/>
    <w:rsid w:val="00754916"/>
    <w:rsid w:val="00754CEB"/>
    <w:rsid w:val="00761E2C"/>
    <w:rsid w:val="00761EAA"/>
    <w:rsid w:val="0076260A"/>
    <w:rsid w:val="00767744"/>
    <w:rsid w:val="00770752"/>
    <w:rsid w:val="00771345"/>
    <w:rsid w:val="007715C1"/>
    <w:rsid w:val="00771F65"/>
    <w:rsid w:val="00772FA5"/>
    <w:rsid w:val="00773F79"/>
    <w:rsid w:val="0077640B"/>
    <w:rsid w:val="00776B75"/>
    <w:rsid w:val="00780712"/>
    <w:rsid w:val="00780DEE"/>
    <w:rsid w:val="00783988"/>
    <w:rsid w:val="00786084"/>
    <w:rsid w:val="00786ADB"/>
    <w:rsid w:val="00787B91"/>
    <w:rsid w:val="00790437"/>
    <w:rsid w:val="007909B1"/>
    <w:rsid w:val="00792140"/>
    <w:rsid w:val="007931AA"/>
    <w:rsid w:val="007935E2"/>
    <w:rsid w:val="0079541E"/>
    <w:rsid w:val="007A2EF7"/>
    <w:rsid w:val="007A2F03"/>
    <w:rsid w:val="007A34B6"/>
    <w:rsid w:val="007A4478"/>
    <w:rsid w:val="007A5FAF"/>
    <w:rsid w:val="007A6FA9"/>
    <w:rsid w:val="007A7453"/>
    <w:rsid w:val="007A7454"/>
    <w:rsid w:val="007B0C0D"/>
    <w:rsid w:val="007B1113"/>
    <w:rsid w:val="007B13D5"/>
    <w:rsid w:val="007B22DE"/>
    <w:rsid w:val="007B3871"/>
    <w:rsid w:val="007B38E0"/>
    <w:rsid w:val="007B3B96"/>
    <w:rsid w:val="007B3E43"/>
    <w:rsid w:val="007B4048"/>
    <w:rsid w:val="007B4F4E"/>
    <w:rsid w:val="007B6898"/>
    <w:rsid w:val="007B6D29"/>
    <w:rsid w:val="007B76F1"/>
    <w:rsid w:val="007C1F14"/>
    <w:rsid w:val="007C241D"/>
    <w:rsid w:val="007C2457"/>
    <w:rsid w:val="007C2809"/>
    <w:rsid w:val="007C2D74"/>
    <w:rsid w:val="007C3699"/>
    <w:rsid w:val="007C3E6D"/>
    <w:rsid w:val="007C4243"/>
    <w:rsid w:val="007C5286"/>
    <w:rsid w:val="007C73BE"/>
    <w:rsid w:val="007C743D"/>
    <w:rsid w:val="007C74E0"/>
    <w:rsid w:val="007C7C24"/>
    <w:rsid w:val="007C7F43"/>
    <w:rsid w:val="007D0D88"/>
    <w:rsid w:val="007D1A48"/>
    <w:rsid w:val="007D3280"/>
    <w:rsid w:val="007D394F"/>
    <w:rsid w:val="007D4A3D"/>
    <w:rsid w:val="007D573A"/>
    <w:rsid w:val="007D5E03"/>
    <w:rsid w:val="007D6599"/>
    <w:rsid w:val="007D6B99"/>
    <w:rsid w:val="007E06DA"/>
    <w:rsid w:val="007E1F55"/>
    <w:rsid w:val="007E3461"/>
    <w:rsid w:val="007E582C"/>
    <w:rsid w:val="007E5E25"/>
    <w:rsid w:val="007E5FB2"/>
    <w:rsid w:val="007E7FEE"/>
    <w:rsid w:val="007F038F"/>
    <w:rsid w:val="007F0F6C"/>
    <w:rsid w:val="007F1E6D"/>
    <w:rsid w:val="007F23A4"/>
    <w:rsid w:val="007F28F0"/>
    <w:rsid w:val="007F3886"/>
    <w:rsid w:val="007F3C76"/>
    <w:rsid w:val="007F4CE4"/>
    <w:rsid w:val="007F622A"/>
    <w:rsid w:val="007F6F2B"/>
    <w:rsid w:val="007F6FB2"/>
    <w:rsid w:val="007F71A6"/>
    <w:rsid w:val="00800B7D"/>
    <w:rsid w:val="00801C3C"/>
    <w:rsid w:val="008021C0"/>
    <w:rsid w:val="00804351"/>
    <w:rsid w:val="00804951"/>
    <w:rsid w:val="00805133"/>
    <w:rsid w:val="0080752B"/>
    <w:rsid w:val="00807DFA"/>
    <w:rsid w:val="00807EB0"/>
    <w:rsid w:val="008100D3"/>
    <w:rsid w:val="0081022D"/>
    <w:rsid w:val="008104ED"/>
    <w:rsid w:val="008112DF"/>
    <w:rsid w:val="00811A70"/>
    <w:rsid w:val="00811FC3"/>
    <w:rsid w:val="00813439"/>
    <w:rsid w:val="008135C4"/>
    <w:rsid w:val="0081493E"/>
    <w:rsid w:val="00814C02"/>
    <w:rsid w:val="00815B8F"/>
    <w:rsid w:val="00815D45"/>
    <w:rsid w:val="0081715D"/>
    <w:rsid w:val="00817EAA"/>
    <w:rsid w:val="00821061"/>
    <w:rsid w:val="008221EE"/>
    <w:rsid w:val="00822DA1"/>
    <w:rsid w:val="008249DF"/>
    <w:rsid w:val="008258FD"/>
    <w:rsid w:val="00825D64"/>
    <w:rsid w:val="0083106B"/>
    <w:rsid w:val="00831ADA"/>
    <w:rsid w:val="00831F3F"/>
    <w:rsid w:val="008321DE"/>
    <w:rsid w:val="00832FCD"/>
    <w:rsid w:val="00834CB7"/>
    <w:rsid w:val="00836240"/>
    <w:rsid w:val="0083726F"/>
    <w:rsid w:val="00837A2C"/>
    <w:rsid w:val="00837D40"/>
    <w:rsid w:val="008400E0"/>
    <w:rsid w:val="008402DF"/>
    <w:rsid w:val="00840AA1"/>
    <w:rsid w:val="00840E2A"/>
    <w:rsid w:val="00842169"/>
    <w:rsid w:val="00843343"/>
    <w:rsid w:val="00844448"/>
    <w:rsid w:val="008457DA"/>
    <w:rsid w:val="00853D20"/>
    <w:rsid w:val="00854054"/>
    <w:rsid w:val="0085474F"/>
    <w:rsid w:val="00854C39"/>
    <w:rsid w:val="00855C5C"/>
    <w:rsid w:val="0085667B"/>
    <w:rsid w:val="00857C2A"/>
    <w:rsid w:val="008602BD"/>
    <w:rsid w:val="00863002"/>
    <w:rsid w:val="00865098"/>
    <w:rsid w:val="008657A7"/>
    <w:rsid w:val="00866734"/>
    <w:rsid w:val="00866766"/>
    <w:rsid w:val="00867C56"/>
    <w:rsid w:val="0087042C"/>
    <w:rsid w:val="008714CB"/>
    <w:rsid w:val="0087213B"/>
    <w:rsid w:val="008721D1"/>
    <w:rsid w:val="0087295D"/>
    <w:rsid w:val="008759AA"/>
    <w:rsid w:val="00876357"/>
    <w:rsid w:val="0088049F"/>
    <w:rsid w:val="008805E1"/>
    <w:rsid w:val="00882391"/>
    <w:rsid w:val="0088381C"/>
    <w:rsid w:val="0088384C"/>
    <w:rsid w:val="0088470F"/>
    <w:rsid w:val="008861BA"/>
    <w:rsid w:val="00887214"/>
    <w:rsid w:val="00890A40"/>
    <w:rsid w:val="00891181"/>
    <w:rsid w:val="008915CB"/>
    <w:rsid w:val="00892C6E"/>
    <w:rsid w:val="00893A85"/>
    <w:rsid w:val="00894934"/>
    <w:rsid w:val="00894A47"/>
    <w:rsid w:val="0089559C"/>
    <w:rsid w:val="00895D0F"/>
    <w:rsid w:val="0089632A"/>
    <w:rsid w:val="00897B82"/>
    <w:rsid w:val="008A073E"/>
    <w:rsid w:val="008A0A15"/>
    <w:rsid w:val="008A1902"/>
    <w:rsid w:val="008A2420"/>
    <w:rsid w:val="008A2540"/>
    <w:rsid w:val="008A41ED"/>
    <w:rsid w:val="008A5545"/>
    <w:rsid w:val="008A57DF"/>
    <w:rsid w:val="008A7730"/>
    <w:rsid w:val="008B216C"/>
    <w:rsid w:val="008B3851"/>
    <w:rsid w:val="008B3867"/>
    <w:rsid w:val="008B3F2D"/>
    <w:rsid w:val="008B400A"/>
    <w:rsid w:val="008B4DDF"/>
    <w:rsid w:val="008B51C8"/>
    <w:rsid w:val="008B5919"/>
    <w:rsid w:val="008B6DF4"/>
    <w:rsid w:val="008B70DF"/>
    <w:rsid w:val="008C072D"/>
    <w:rsid w:val="008C2590"/>
    <w:rsid w:val="008C2D89"/>
    <w:rsid w:val="008C3304"/>
    <w:rsid w:val="008C3C42"/>
    <w:rsid w:val="008C56CE"/>
    <w:rsid w:val="008C59BC"/>
    <w:rsid w:val="008C684F"/>
    <w:rsid w:val="008D0033"/>
    <w:rsid w:val="008D0554"/>
    <w:rsid w:val="008D0675"/>
    <w:rsid w:val="008D0771"/>
    <w:rsid w:val="008D0C9C"/>
    <w:rsid w:val="008D1988"/>
    <w:rsid w:val="008D1D21"/>
    <w:rsid w:val="008D3972"/>
    <w:rsid w:val="008D6470"/>
    <w:rsid w:val="008D7A59"/>
    <w:rsid w:val="008E180D"/>
    <w:rsid w:val="008E22C8"/>
    <w:rsid w:val="008E334B"/>
    <w:rsid w:val="008E3984"/>
    <w:rsid w:val="008E3B02"/>
    <w:rsid w:val="008E4179"/>
    <w:rsid w:val="008E43CA"/>
    <w:rsid w:val="008E5383"/>
    <w:rsid w:val="008E55AF"/>
    <w:rsid w:val="008E5678"/>
    <w:rsid w:val="008E5A32"/>
    <w:rsid w:val="008E73C5"/>
    <w:rsid w:val="008E7F25"/>
    <w:rsid w:val="008F367E"/>
    <w:rsid w:val="008F3EA8"/>
    <w:rsid w:val="008F5231"/>
    <w:rsid w:val="008F5AE0"/>
    <w:rsid w:val="008F62B2"/>
    <w:rsid w:val="008F679A"/>
    <w:rsid w:val="008F7933"/>
    <w:rsid w:val="008F796D"/>
    <w:rsid w:val="009009A5"/>
    <w:rsid w:val="00901B1B"/>
    <w:rsid w:val="0090313B"/>
    <w:rsid w:val="00907791"/>
    <w:rsid w:val="00907A76"/>
    <w:rsid w:val="00907D53"/>
    <w:rsid w:val="009117C6"/>
    <w:rsid w:val="00911F11"/>
    <w:rsid w:val="0091249C"/>
    <w:rsid w:val="00915B64"/>
    <w:rsid w:val="00915D94"/>
    <w:rsid w:val="00916B14"/>
    <w:rsid w:val="00916B62"/>
    <w:rsid w:val="00916F65"/>
    <w:rsid w:val="0091718D"/>
    <w:rsid w:val="009240BF"/>
    <w:rsid w:val="009260FD"/>
    <w:rsid w:val="0092736E"/>
    <w:rsid w:val="00931481"/>
    <w:rsid w:val="00932E08"/>
    <w:rsid w:val="00936B7E"/>
    <w:rsid w:val="0094049D"/>
    <w:rsid w:val="00940872"/>
    <w:rsid w:val="009412BA"/>
    <w:rsid w:val="009414D0"/>
    <w:rsid w:val="00941988"/>
    <w:rsid w:val="00942864"/>
    <w:rsid w:val="00944A8B"/>
    <w:rsid w:val="00945C64"/>
    <w:rsid w:val="00946327"/>
    <w:rsid w:val="00947159"/>
    <w:rsid w:val="0095065E"/>
    <w:rsid w:val="009511D3"/>
    <w:rsid w:val="0095252C"/>
    <w:rsid w:val="00953D65"/>
    <w:rsid w:val="00962EC0"/>
    <w:rsid w:val="00962FAF"/>
    <w:rsid w:val="00964CAE"/>
    <w:rsid w:val="00964D08"/>
    <w:rsid w:val="009655B4"/>
    <w:rsid w:val="009660F2"/>
    <w:rsid w:val="00966597"/>
    <w:rsid w:val="00967422"/>
    <w:rsid w:val="00967F0C"/>
    <w:rsid w:val="00970568"/>
    <w:rsid w:val="009712D9"/>
    <w:rsid w:val="00971A21"/>
    <w:rsid w:val="00971FE4"/>
    <w:rsid w:val="009733D8"/>
    <w:rsid w:val="00974787"/>
    <w:rsid w:val="00975C78"/>
    <w:rsid w:val="00975DFC"/>
    <w:rsid w:val="00976F4A"/>
    <w:rsid w:val="00977C07"/>
    <w:rsid w:val="00977CEE"/>
    <w:rsid w:val="00977D33"/>
    <w:rsid w:val="00980421"/>
    <w:rsid w:val="00981213"/>
    <w:rsid w:val="00982FA3"/>
    <w:rsid w:val="0098351F"/>
    <w:rsid w:val="00983711"/>
    <w:rsid w:val="00983A60"/>
    <w:rsid w:val="00983D3D"/>
    <w:rsid w:val="00983DAD"/>
    <w:rsid w:val="00984C4A"/>
    <w:rsid w:val="009866DA"/>
    <w:rsid w:val="0099021E"/>
    <w:rsid w:val="009904BD"/>
    <w:rsid w:val="0099241D"/>
    <w:rsid w:val="00993761"/>
    <w:rsid w:val="00994250"/>
    <w:rsid w:val="00994361"/>
    <w:rsid w:val="00996574"/>
    <w:rsid w:val="00996640"/>
    <w:rsid w:val="00996AC9"/>
    <w:rsid w:val="009970C8"/>
    <w:rsid w:val="00997F3A"/>
    <w:rsid w:val="009A437F"/>
    <w:rsid w:val="009A4DF7"/>
    <w:rsid w:val="009A68F3"/>
    <w:rsid w:val="009B004D"/>
    <w:rsid w:val="009B0712"/>
    <w:rsid w:val="009B294B"/>
    <w:rsid w:val="009B3233"/>
    <w:rsid w:val="009B4A7F"/>
    <w:rsid w:val="009B5BC6"/>
    <w:rsid w:val="009B6DE6"/>
    <w:rsid w:val="009C05A5"/>
    <w:rsid w:val="009C0CF1"/>
    <w:rsid w:val="009C16D3"/>
    <w:rsid w:val="009C1823"/>
    <w:rsid w:val="009C271B"/>
    <w:rsid w:val="009C2E47"/>
    <w:rsid w:val="009C66CA"/>
    <w:rsid w:val="009C7C80"/>
    <w:rsid w:val="009D1029"/>
    <w:rsid w:val="009D1634"/>
    <w:rsid w:val="009D1A26"/>
    <w:rsid w:val="009D2924"/>
    <w:rsid w:val="009D3EDC"/>
    <w:rsid w:val="009D3F14"/>
    <w:rsid w:val="009D679D"/>
    <w:rsid w:val="009D6E4D"/>
    <w:rsid w:val="009D7D7E"/>
    <w:rsid w:val="009E0168"/>
    <w:rsid w:val="009E0C49"/>
    <w:rsid w:val="009E216E"/>
    <w:rsid w:val="009E40BA"/>
    <w:rsid w:val="009E621A"/>
    <w:rsid w:val="009E62CC"/>
    <w:rsid w:val="009E6A5A"/>
    <w:rsid w:val="009E6C52"/>
    <w:rsid w:val="009E76D2"/>
    <w:rsid w:val="009E770A"/>
    <w:rsid w:val="009F003A"/>
    <w:rsid w:val="009F12D3"/>
    <w:rsid w:val="009F19AB"/>
    <w:rsid w:val="009F2741"/>
    <w:rsid w:val="009F277C"/>
    <w:rsid w:val="009F4DA1"/>
    <w:rsid w:val="009F50D1"/>
    <w:rsid w:val="009F566B"/>
    <w:rsid w:val="009F5918"/>
    <w:rsid w:val="00A00361"/>
    <w:rsid w:val="00A01A41"/>
    <w:rsid w:val="00A02022"/>
    <w:rsid w:val="00A02BE4"/>
    <w:rsid w:val="00A03A2B"/>
    <w:rsid w:val="00A03F75"/>
    <w:rsid w:val="00A04EFB"/>
    <w:rsid w:val="00A05903"/>
    <w:rsid w:val="00A05C9E"/>
    <w:rsid w:val="00A06432"/>
    <w:rsid w:val="00A07251"/>
    <w:rsid w:val="00A07318"/>
    <w:rsid w:val="00A07AA2"/>
    <w:rsid w:val="00A07F15"/>
    <w:rsid w:val="00A10640"/>
    <w:rsid w:val="00A10D46"/>
    <w:rsid w:val="00A1316D"/>
    <w:rsid w:val="00A13325"/>
    <w:rsid w:val="00A144FC"/>
    <w:rsid w:val="00A14EB6"/>
    <w:rsid w:val="00A16314"/>
    <w:rsid w:val="00A16860"/>
    <w:rsid w:val="00A1704A"/>
    <w:rsid w:val="00A20ADC"/>
    <w:rsid w:val="00A233D2"/>
    <w:rsid w:val="00A24339"/>
    <w:rsid w:val="00A24551"/>
    <w:rsid w:val="00A248BE"/>
    <w:rsid w:val="00A24E1C"/>
    <w:rsid w:val="00A25019"/>
    <w:rsid w:val="00A30A52"/>
    <w:rsid w:val="00A31C28"/>
    <w:rsid w:val="00A32662"/>
    <w:rsid w:val="00A33080"/>
    <w:rsid w:val="00A33570"/>
    <w:rsid w:val="00A33BD3"/>
    <w:rsid w:val="00A347A9"/>
    <w:rsid w:val="00A35AEA"/>
    <w:rsid w:val="00A4224A"/>
    <w:rsid w:val="00A4296B"/>
    <w:rsid w:val="00A453EA"/>
    <w:rsid w:val="00A459E6"/>
    <w:rsid w:val="00A45AB0"/>
    <w:rsid w:val="00A45BA9"/>
    <w:rsid w:val="00A45C00"/>
    <w:rsid w:val="00A46389"/>
    <w:rsid w:val="00A46FA4"/>
    <w:rsid w:val="00A501C8"/>
    <w:rsid w:val="00A50F20"/>
    <w:rsid w:val="00A5110D"/>
    <w:rsid w:val="00A512D2"/>
    <w:rsid w:val="00A53A82"/>
    <w:rsid w:val="00A541C2"/>
    <w:rsid w:val="00A54263"/>
    <w:rsid w:val="00A54437"/>
    <w:rsid w:val="00A55E0E"/>
    <w:rsid w:val="00A57C8C"/>
    <w:rsid w:val="00A604B0"/>
    <w:rsid w:val="00A60AAE"/>
    <w:rsid w:val="00A60DCF"/>
    <w:rsid w:val="00A61AB6"/>
    <w:rsid w:val="00A61F49"/>
    <w:rsid w:val="00A622E2"/>
    <w:rsid w:val="00A62AA9"/>
    <w:rsid w:val="00A62D33"/>
    <w:rsid w:val="00A63ABA"/>
    <w:rsid w:val="00A65CC7"/>
    <w:rsid w:val="00A678B5"/>
    <w:rsid w:val="00A70E11"/>
    <w:rsid w:val="00A71841"/>
    <w:rsid w:val="00A71A13"/>
    <w:rsid w:val="00A72E5B"/>
    <w:rsid w:val="00A74297"/>
    <w:rsid w:val="00A75102"/>
    <w:rsid w:val="00A76EAD"/>
    <w:rsid w:val="00A775D0"/>
    <w:rsid w:val="00A77DA6"/>
    <w:rsid w:val="00A80443"/>
    <w:rsid w:val="00A819F6"/>
    <w:rsid w:val="00A84F7E"/>
    <w:rsid w:val="00A85377"/>
    <w:rsid w:val="00A85D69"/>
    <w:rsid w:val="00A862F6"/>
    <w:rsid w:val="00A8654A"/>
    <w:rsid w:val="00A86A23"/>
    <w:rsid w:val="00A86AF9"/>
    <w:rsid w:val="00A87961"/>
    <w:rsid w:val="00A9136C"/>
    <w:rsid w:val="00A918A8"/>
    <w:rsid w:val="00A92732"/>
    <w:rsid w:val="00A93A8C"/>
    <w:rsid w:val="00A94B99"/>
    <w:rsid w:val="00A94EB1"/>
    <w:rsid w:val="00A953E8"/>
    <w:rsid w:val="00A95696"/>
    <w:rsid w:val="00A97600"/>
    <w:rsid w:val="00A97EE5"/>
    <w:rsid w:val="00AA00A4"/>
    <w:rsid w:val="00AA13C4"/>
    <w:rsid w:val="00AA242D"/>
    <w:rsid w:val="00AA2873"/>
    <w:rsid w:val="00AA341F"/>
    <w:rsid w:val="00AA3844"/>
    <w:rsid w:val="00AA42DA"/>
    <w:rsid w:val="00AA5227"/>
    <w:rsid w:val="00AA576C"/>
    <w:rsid w:val="00AA653B"/>
    <w:rsid w:val="00AA732C"/>
    <w:rsid w:val="00AA7943"/>
    <w:rsid w:val="00AA7A16"/>
    <w:rsid w:val="00AB098A"/>
    <w:rsid w:val="00AB2A34"/>
    <w:rsid w:val="00AB32C1"/>
    <w:rsid w:val="00AB4180"/>
    <w:rsid w:val="00AB4A05"/>
    <w:rsid w:val="00AC12FE"/>
    <w:rsid w:val="00AC1410"/>
    <w:rsid w:val="00AC1B1A"/>
    <w:rsid w:val="00AC28B2"/>
    <w:rsid w:val="00AC3CC7"/>
    <w:rsid w:val="00AC447B"/>
    <w:rsid w:val="00AC6CF5"/>
    <w:rsid w:val="00AC715B"/>
    <w:rsid w:val="00AC7651"/>
    <w:rsid w:val="00AC7AC4"/>
    <w:rsid w:val="00AC7EA5"/>
    <w:rsid w:val="00AD00F0"/>
    <w:rsid w:val="00AD12F0"/>
    <w:rsid w:val="00AD236C"/>
    <w:rsid w:val="00AD23BC"/>
    <w:rsid w:val="00AD29C6"/>
    <w:rsid w:val="00AD4071"/>
    <w:rsid w:val="00AD42FC"/>
    <w:rsid w:val="00AD49A6"/>
    <w:rsid w:val="00AD5486"/>
    <w:rsid w:val="00AD779D"/>
    <w:rsid w:val="00AD7D5B"/>
    <w:rsid w:val="00AE18EC"/>
    <w:rsid w:val="00AE1F29"/>
    <w:rsid w:val="00AE1F31"/>
    <w:rsid w:val="00AE3700"/>
    <w:rsid w:val="00AE4DF5"/>
    <w:rsid w:val="00AE5044"/>
    <w:rsid w:val="00AE600F"/>
    <w:rsid w:val="00AE623C"/>
    <w:rsid w:val="00AE6538"/>
    <w:rsid w:val="00AE6F63"/>
    <w:rsid w:val="00AE7847"/>
    <w:rsid w:val="00AE7B75"/>
    <w:rsid w:val="00AF1546"/>
    <w:rsid w:val="00AF21DA"/>
    <w:rsid w:val="00AF2516"/>
    <w:rsid w:val="00AF2615"/>
    <w:rsid w:val="00AF3656"/>
    <w:rsid w:val="00AF4339"/>
    <w:rsid w:val="00AF4D22"/>
    <w:rsid w:val="00AF58D6"/>
    <w:rsid w:val="00AF7818"/>
    <w:rsid w:val="00B0067E"/>
    <w:rsid w:val="00B01B3C"/>
    <w:rsid w:val="00B021C7"/>
    <w:rsid w:val="00B0376D"/>
    <w:rsid w:val="00B040C4"/>
    <w:rsid w:val="00B070B1"/>
    <w:rsid w:val="00B07367"/>
    <w:rsid w:val="00B118F5"/>
    <w:rsid w:val="00B11B2B"/>
    <w:rsid w:val="00B11E31"/>
    <w:rsid w:val="00B139FF"/>
    <w:rsid w:val="00B144AC"/>
    <w:rsid w:val="00B14634"/>
    <w:rsid w:val="00B149EC"/>
    <w:rsid w:val="00B174F8"/>
    <w:rsid w:val="00B215D6"/>
    <w:rsid w:val="00B2312E"/>
    <w:rsid w:val="00B2332C"/>
    <w:rsid w:val="00B23D85"/>
    <w:rsid w:val="00B24C57"/>
    <w:rsid w:val="00B255EB"/>
    <w:rsid w:val="00B2742B"/>
    <w:rsid w:val="00B2752D"/>
    <w:rsid w:val="00B279EC"/>
    <w:rsid w:val="00B31544"/>
    <w:rsid w:val="00B31EEB"/>
    <w:rsid w:val="00B320D4"/>
    <w:rsid w:val="00B321FC"/>
    <w:rsid w:val="00B325F0"/>
    <w:rsid w:val="00B343CC"/>
    <w:rsid w:val="00B3449B"/>
    <w:rsid w:val="00B3456D"/>
    <w:rsid w:val="00B3464C"/>
    <w:rsid w:val="00B3660D"/>
    <w:rsid w:val="00B3683A"/>
    <w:rsid w:val="00B37C52"/>
    <w:rsid w:val="00B37EE2"/>
    <w:rsid w:val="00B41F2B"/>
    <w:rsid w:val="00B421A2"/>
    <w:rsid w:val="00B43E48"/>
    <w:rsid w:val="00B440A4"/>
    <w:rsid w:val="00B44761"/>
    <w:rsid w:val="00B464A1"/>
    <w:rsid w:val="00B50ACA"/>
    <w:rsid w:val="00B51352"/>
    <w:rsid w:val="00B5139B"/>
    <w:rsid w:val="00B5159C"/>
    <w:rsid w:val="00B51BC9"/>
    <w:rsid w:val="00B52CC3"/>
    <w:rsid w:val="00B53483"/>
    <w:rsid w:val="00B53584"/>
    <w:rsid w:val="00B53BF6"/>
    <w:rsid w:val="00B54291"/>
    <w:rsid w:val="00B555E2"/>
    <w:rsid w:val="00B55644"/>
    <w:rsid w:val="00B55DA4"/>
    <w:rsid w:val="00B564F0"/>
    <w:rsid w:val="00B56F09"/>
    <w:rsid w:val="00B57039"/>
    <w:rsid w:val="00B57AEA"/>
    <w:rsid w:val="00B6233D"/>
    <w:rsid w:val="00B62C18"/>
    <w:rsid w:val="00B63D37"/>
    <w:rsid w:val="00B647A0"/>
    <w:rsid w:val="00B64D39"/>
    <w:rsid w:val="00B652C6"/>
    <w:rsid w:val="00B66228"/>
    <w:rsid w:val="00B66A1C"/>
    <w:rsid w:val="00B6771B"/>
    <w:rsid w:val="00B70451"/>
    <w:rsid w:val="00B7097F"/>
    <w:rsid w:val="00B70A62"/>
    <w:rsid w:val="00B712E5"/>
    <w:rsid w:val="00B74EF9"/>
    <w:rsid w:val="00B75849"/>
    <w:rsid w:val="00B75BA7"/>
    <w:rsid w:val="00B75FF6"/>
    <w:rsid w:val="00B80AC6"/>
    <w:rsid w:val="00B80C63"/>
    <w:rsid w:val="00B81499"/>
    <w:rsid w:val="00B82FF0"/>
    <w:rsid w:val="00B83905"/>
    <w:rsid w:val="00B839C8"/>
    <w:rsid w:val="00B83D7A"/>
    <w:rsid w:val="00B85296"/>
    <w:rsid w:val="00B855E9"/>
    <w:rsid w:val="00B85F3E"/>
    <w:rsid w:val="00B87AB7"/>
    <w:rsid w:val="00B87E01"/>
    <w:rsid w:val="00B9086B"/>
    <w:rsid w:val="00B90B5B"/>
    <w:rsid w:val="00B90F55"/>
    <w:rsid w:val="00B91003"/>
    <w:rsid w:val="00B91971"/>
    <w:rsid w:val="00B91BBD"/>
    <w:rsid w:val="00B92EBC"/>
    <w:rsid w:val="00B9794D"/>
    <w:rsid w:val="00B9797A"/>
    <w:rsid w:val="00BA0930"/>
    <w:rsid w:val="00BA13FF"/>
    <w:rsid w:val="00BA1B2B"/>
    <w:rsid w:val="00BA1BAA"/>
    <w:rsid w:val="00BA4D86"/>
    <w:rsid w:val="00BA5A76"/>
    <w:rsid w:val="00BA5B36"/>
    <w:rsid w:val="00BA6985"/>
    <w:rsid w:val="00BA6F55"/>
    <w:rsid w:val="00BA71BD"/>
    <w:rsid w:val="00BA723A"/>
    <w:rsid w:val="00BA769D"/>
    <w:rsid w:val="00BA7C97"/>
    <w:rsid w:val="00BB0DA4"/>
    <w:rsid w:val="00BB410B"/>
    <w:rsid w:val="00BB4A95"/>
    <w:rsid w:val="00BB4DC7"/>
    <w:rsid w:val="00BB5539"/>
    <w:rsid w:val="00BB55B4"/>
    <w:rsid w:val="00BB7113"/>
    <w:rsid w:val="00BC16A0"/>
    <w:rsid w:val="00BC1827"/>
    <w:rsid w:val="00BC186E"/>
    <w:rsid w:val="00BC22C8"/>
    <w:rsid w:val="00BC4251"/>
    <w:rsid w:val="00BC536E"/>
    <w:rsid w:val="00BC57C6"/>
    <w:rsid w:val="00BC5CEA"/>
    <w:rsid w:val="00BC5D94"/>
    <w:rsid w:val="00BC6848"/>
    <w:rsid w:val="00BD1124"/>
    <w:rsid w:val="00BD1443"/>
    <w:rsid w:val="00BD2367"/>
    <w:rsid w:val="00BD3415"/>
    <w:rsid w:val="00BD3473"/>
    <w:rsid w:val="00BD3D2B"/>
    <w:rsid w:val="00BD50D7"/>
    <w:rsid w:val="00BD6376"/>
    <w:rsid w:val="00BD75AD"/>
    <w:rsid w:val="00BE06EB"/>
    <w:rsid w:val="00BE16D0"/>
    <w:rsid w:val="00BE2C1E"/>
    <w:rsid w:val="00BE3B30"/>
    <w:rsid w:val="00BE4F7F"/>
    <w:rsid w:val="00BE6C52"/>
    <w:rsid w:val="00BF0373"/>
    <w:rsid w:val="00BF2289"/>
    <w:rsid w:val="00BF2473"/>
    <w:rsid w:val="00BF3B0A"/>
    <w:rsid w:val="00BF7261"/>
    <w:rsid w:val="00BF7D1D"/>
    <w:rsid w:val="00C0030D"/>
    <w:rsid w:val="00C003AA"/>
    <w:rsid w:val="00C00B37"/>
    <w:rsid w:val="00C00DFF"/>
    <w:rsid w:val="00C0127A"/>
    <w:rsid w:val="00C01E7B"/>
    <w:rsid w:val="00C0218F"/>
    <w:rsid w:val="00C056BF"/>
    <w:rsid w:val="00C06F83"/>
    <w:rsid w:val="00C07307"/>
    <w:rsid w:val="00C076DE"/>
    <w:rsid w:val="00C1253F"/>
    <w:rsid w:val="00C12552"/>
    <w:rsid w:val="00C134EC"/>
    <w:rsid w:val="00C146C5"/>
    <w:rsid w:val="00C15FFA"/>
    <w:rsid w:val="00C16C56"/>
    <w:rsid w:val="00C21D1D"/>
    <w:rsid w:val="00C23580"/>
    <w:rsid w:val="00C24446"/>
    <w:rsid w:val="00C255F6"/>
    <w:rsid w:val="00C2738B"/>
    <w:rsid w:val="00C3420C"/>
    <w:rsid w:val="00C34E6C"/>
    <w:rsid w:val="00C3577A"/>
    <w:rsid w:val="00C3608C"/>
    <w:rsid w:val="00C36F55"/>
    <w:rsid w:val="00C4004B"/>
    <w:rsid w:val="00C408E5"/>
    <w:rsid w:val="00C40E69"/>
    <w:rsid w:val="00C426F8"/>
    <w:rsid w:val="00C4725B"/>
    <w:rsid w:val="00C474CB"/>
    <w:rsid w:val="00C50384"/>
    <w:rsid w:val="00C50E52"/>
    <w:rsid w:val="00C51389"/>
    <w:rsid w:val="00C5204D"/>
    <w:rsid w:val="00C52454"/>
    <w:rsid w:val="00C54727"/>
    <w:rsid w:val="00C547D8"/>
    <w:rsid w:val="00C550B7"/>
    <w:rsid w:val="00C55ACF"/>
    <w:rsid w:val="00C57340"/>
    <w:rsid w:val="00C6003A"/>
    <w:rsid w:val="00C625D3"/>
    <w:rsid w:val="00C625F0"/>
    <w:rsid w:val="00C63771"/>
    <w:rsid w:val="00C63DE5"/>
    <w:rsid w:val="00C65BFE"/>
    <w:rsid w:val="00C663DE"/>
    <w:rsid w:val="00C6695E"/>
    <w:rsid w:val="00C66A28"/>
    <w:rsid w:val="00C67510"/>
    <w:rsid w:val="00C7013D"/>
    <w:rsid w:val="00C708D8"/>
    <w:rsid w:val="00C72687"/>
    <w:rsid w:val="00C72C81"/>
    <w:rsid w:val="00C73C34"/>
    <w:rsid w:val="00C75A4D"/>
    <w:rsid w:val="00C75AE5"/>
    <w:rsid w:val="00C76EEE"/>
    <w:rsid w:val="00C77D8D"/>
    <w:rsid w:val="00C8092C"/>
    <w:rsid w:val="00C80BFE"/>
    <w:rsid w:val="00C81C5E"/>
    <w:rsid w:val="00C8208F"/>
    <w:rsid w:val="00C82630"/>
    <w:rsid w:val="00C826E3"/>
    <w:rsid w:val="00C827C2"/>
    <w:rsid w:val="00C83D36"/>
    <w:rsid w:val="00C84637"/>
    <w:rsid w:val="00C8504C"/>
    <w:rsid w:val="00C866A1"/>
    <w:rsid w:val="00C8752D"/>
    <w:rsid w:val="00C87606"/>
    <w:rsid w:val="00C87C64"/>
    <w:rsid w:val="00C90024"/>
    <w:rsid w:val="00C90D7A"/>
    <w:rsid w:val="00C91A33"/>
    <w:rsid w:val="00C91A68"/>
    <w:rsid w:val="00C9263F"/>
    <w:rsid w:val="00C930E9"/>
    <w:rsid w:val="00C96C18"/>
    <w:rsid w:val="00C970D6"/>
    <w:rsid w:val="00C97882"/>
    <w:rsid w:val="00CA03D5"/>
    <w:rsid w:val="00CA17D6"/>
    <w:rsid w:val="00CA1942"/>
    <w:rsid w:val="00CA4695"/>
    <w:rsid w:val="00CA5C4E"/>
    <w:rsid w:val="00CA7DB2"/>
    <w:rsid w:val="00CB1720"/>
    <w:rsid w:val="00CB2999"/>
    <w:rsid w:val="00CB34CE"/>
    <w:rsid w:val="00CB47B2"/>
    <w:rsid w:val="00CB5751"/>
    <w:rsid w:val="00CB62D3"/>
    <w:rsid w:val="00CB7001"/>
    <w:rsid w:val="00CB797D"/>
    <w:rsid w:val="00CC282C"/>
    <w:rsid w:val="00CC32CA"/>
    <w:rsid w:val="00CC35CA"/>
    <w:rsid w:val="00CC3890"/>
    <w:rsid w:val="00CC3EDD"/>
    <w:rsid w:val="00CC5724"/>
    <w:rsid w:val="00CC67D1"/>
    <w:rsid w:val="00CC7222"/>
    <w:rsid w:val="00CC7968"/>
    <w:rsid w:val="00CC79EE"/>
    <w:rsid w:val="00CD13A7"/>
    <w:rsid w:val="00CD2E2F"/>
    <w:rsid w:val="00CD471F"/>
    <w:rsid w:val="00CD54C7"/>
    <w:rsid w:val="00CD5616"/>
    <w:rsid w:val="00CD5A94"/>
    <w:rsid w:val="00CD693F"/>
    <w:rsid w:val="00CD712A"/>
    <w:rsid w:val="00CD7AA2"/>
    <w:rsid w:val="00CD7EB8"/>
    <w:rsid w:val="00CE20E7"/>
    <w:rsid w:val="00CE371F"/>
    <w:rsid w:val="00CE4EB1"/>
    <w:rsid w:val="00CE4F75"/>
    <w:rsid w:val="00CE695D"/>
    <w:rsid w:val="00CE6C8F"/>
    <w:rsid w:val="00CE72E2"/>
    <w:rsid w:val="00CE7A51"/>
    <w:rsid w:val="00CF29A6"/>
    <w:rsid w:val="00CF5B01"/>
    <w:rsid w:val="00CF608F"/>
    <w:rsid w:val="00CF7602"/>
    <w:rsid w:val="00D0048E"/>
    <w:rsid w:val="00D01723"/>
    <w:rsid w:val="00D030CF"/>
    <w:rsid w:val="00D03C25"/>
    <w:rsid w:val="00D04A3D"/>
    <w:rsid w:val="00D0534A"/>
    <w:rsid w:val="00D054F0"/>
    <w:rsid w:val="00D06175"/>
    <w:rsid w:val="00D07D3D"/>
    <w:rsid w:val="00D07D58"/>
    <w:rsid w:val="00D07F98"/>
    <w:rsid w:val="00D11C16"/>
    <w:rsid w:val="00D1535C"/>
    <w:rsid w:val="00D1639B"/>
    <w:rsid w:val="00D16B94"/>
    <w:rsid w:val="00D173FD"/>
    <w:rsid w:val="00D17AB1"/>
    <w:rsid w:val="00D200AA"/>
    <w:rsid w:val="00D20167"/>
    <w:rsid w:val="00D2115E"/>
    <w:rsid w:val="00D2167A"/>
    <w:rsid w:val="00D2194B"/>
    <w:rsid w:val="00D22FE3"/>
    <w:rsid w:val="00D2366C"/>
    <w:rsid w:val="00D239F6"/>
    <w:rsid w:val="00D258D1"/>
    <w:rsid w:val="00D264ED"/>
    <w:rsid w:val="00D26EC6"/>
    <w:rsid w:val="00D27862"/>
    <w:rsid w:val="00D326C4"/>
    <w:rsid w:val="00D33C69"/>
    <w:rsid w:val="00D34065"/>
    <w:rsid w:val="00D36762"/>
    <w:rsid w:val="00D36BA7"/>
    <w:rsid w:val="00D37408"/>
    <w:rsid w:val="00D37D96"/>
    <w:rsid w:val="00D40290"/>
    <w:rsid w:val="00D40B38"/>
    <w:rsid w:val="00D432FD"/>
    <w:rsid w:val="00D455B4"/>
    <w:rsid w:val="00D45E00"/>
    <w:rsid w:val="00D47BD2"/>
    <w:rsid w:val="00D51A97"/>
    <w:rsid w:val="00D52BA1"/>
    <w:rsid w:val="00D55CB6"/>
    <w:rsid w:val="00D55D91"/>
    <w:rsid w:val="00D60269"/>
    <w:rsid w:val="00D60319"/>
    <w:rsid w:val="00D61014"/>
    <w:rsid w:val="00D625AA"/>
    <w:rsid w:val="00D62B30"/>
    <w:rsid w:val="00D63235"/>
    <w:rsid w:val="00D63296"/>
    <w:rsid w:val="00D639D0"/>
    <w:rsid w:val="00D63BC2"/>
    <w:rsid w:val="00D65FC8"/>
    <w:rsid w:val="00D67437"/>
    <w:rsid w:val="00D70520"/>
    <w:rsid w:val="00D71B4E"/>
    <w:rsid w:val="00D72C21"/>
    <w:rsid w:val="00D72E94"/>
    <w:rsid w:val="00D732BE"/>
    <w:rsid w:val="00D74761"/>
    <w:rsid w:val="00D7553B"/>
    <w:rsid w:val="00D75736"/>
    <w:rsid w:val="00D76A8A"/>
    <w:rsid w:val="00D77855"/>
    <w:rsid w:val="00D80878"/>
    <w:rsid w:val="00D81EAA"/>
    <w:rsid w:val="00D828A7"/>
    <w:rsid w:val="00D82F34"/>
    <w:rsid w:val="00D83107"/>
    <w:rsid w:val="00D832DB"/>
    <w:rsid w:val="00D84571"/>
    <w:rsid w:val="00D855E1"/>
    <w:rsid w:val="00D902D2"/>
    <w:rsid w:val="00D914FA"/>
    <w:rsid w:val="00D91882"/>
    <w:rsid w:val="00D921B6"/>
    <w:rsid w:val="00D93F64"/>
    <w:rsid w:val="00D94995"/>
    <w:rsid w:val="00D94F03"/>
    <w:rsid w:val="00D95298"/>
    <w:rsid w:val="00D95581"/>
    <w:rsid w:val="00D955D9"/>
    <w:rsid w:val="00D96C56"/>
    <w:rsid w:val="00D97395"/>
    <w:rsid w:val="00D9746D"/>
    <w:rsid w:val="00D977E1"/>
    <w:rsid w:val="00DA04DC"/>
    <w:rsid w:val="00DA0697"/>
    <w:rsid w:val="00DA2483"/>
    <w:rsid w:val="00DA26F3"/>
    <w:rsid w:val="00DA4C74"/>
    <w:rsid w:val="00DA4CAA"/>
    <w:rsid w:val="00DA5CA9"/>
    <w:rsid w:val="00DA6737"/>
    <w:rsid w:val="00DA707A"/>
    <w:rsid w:val="00DB10C7"/>
    <w:rsid w:val="00DB134D"/>
    <w:rsid w:val="00DB163C"/>
    <w:rsid w:val="00DB3574"/>
    <w:rsid w:val="00DB4396"/>
    <w:rsid w:val="00DB43C1"/>
    <w:rsid w:val="00DB4765"/>
    <w:rsid w:val="00DB6201"/>
    <w:rsid w:val="00DB70B0"/>
    <w:rsid w:val="00DB7607"/>
    <w:rsid w:val="00DB773D"/>
    <w:rsid w:val="00DC11A4"/>
    <w:rsid w:val="00DC1BBE"/>
    <w:rsid w:val="00DC1D06"/>
    <w:rsid w:val="00DC270D"/>
    <w:rsid w:val="00DC30C0"/>
    <w:rsid w:val="00DC31DC"/>
    <w:rsid w:val="00DC345B"/>
    <w:rsid w:val="00DC348C"/>
    <w:rsid w:val="00DC36F4"/>
    <w:rsid w:val="00DC514F"/>
    <w:rsid w:val="00DC5463"/>
    <w:rsid w:val="00DC5937"/>
    <w:rsid w:val="00DC5C47"/>
    <w:rsid w:val="00DC610E"/>
    <w:rsid w:val="00DC69A8"/>
    <w:rsid w:val="00DC6A86"/>
    <w:rsid w:val="00DC6FED"/>
    <w:rsid w:val="00DD02AE"/>
    <w:rsid w:val="00DD0302"/>
    <w:rsid w:val="00DD357A"/>
    <w:rsid w:val="00DD46B9"/>
    <w:rsid w:val="00DD5D1E"/>
    <w:rsid w:val="00DD5ED5"/>
    <w:rsid w:val="00DD60CB"/>
    <w:rsid w:val="00DD6619"/>
    <w:rsid w:val="00DD787B"/>
    <w:rsid w:val="00DE16CC"/>
    <w:rsid w:val="00DE1CD2"/>
    <w:rsid w:val="00DE2838"/>
    <w:rsid w:val="00DE2AEB"/>
    <w:rsid w:val="00DE2E3A"/>
    <w:rsid w:val="00DE392E"/>
    <w:rsid w:val="00DE646B"/>
    <w:rsid w:val="00DE7F59"/>
    <w:rsid w:val="00DF1046"/>
    <w:rsid w:val="00DF1424"/>
    <w:rsid w:val="00DF2AFD"/>
    <w:rsid w:val="00DF2F93"/>
    <w:rsid w:val="00DF691E"/>
    <w:rsid w:val="00DF709F"/>
    <w:rsid w:val="00E017FA"/>
    <w:rsid w:val="00E0180A"/>
    <w:rsid w:val="00E023EF"/>
    <w:rsid w:val="00E0301E"/>
    <w:rsid w:val="00E04C68"/>
    <w:rsid w:val="00E064B1"/>
    <w:rsid w:val="00E06AAD"/>
    <w:rsid w:val="00E07751"/>
    <w:rsid w:val="00E118D5"/>
    <w:rsid w:val="00E2046D"/>
    <w:rsid w:val="00E20503"/>
    <w:rsid w:val="00E20F7C"/>
    <w:rsid w:val="00E21777"/>
    <w:rsid w:val="00E219D5"/>
    <w:rsid w:val="00E21EA4"/>
    <w:rsid w:val="00E22EC8"/>
    <w:rsid w:val="00E244EC"/>
    <w:rsid w:val="00E252AC"/>
    <w:rsid w:val="00E26B51"/>
    <w:rsid w:val="00E2701F"/>
    <w:rsid w:val="00E27C0A"/>
    <w:rsid w:val="00E27F4B"/>
    <w:rsid w:val="00E31EC7"/>
    <w:rsid w:val="00E3259F"/>
    <w:rsid w:val="00E33D2D"/>
    <w:rsid w:val="00E355A3"/>
    <w:rsid w:val="00E374A5"/>
    <w:rsid w:val="00E3750C"/>
    <w:rsid w:val="00E37688"/>
    <w:rsid w:val="00E3770A"/>
    <w:rsid w:val="00E37756"/>
    <w:rsid w:val="00E40D14"/>
    <w:rsid w:val="00E41659"/>
    <w:rsid w:val="00E4199B"/>
    <w:rsid w:val="00E421CE"/>
    <w:rsid w:val="00E4346C"/>
    <w:rsid w:val="00E43545"/>
    <w:rsid w:val="00E43E46"/>
    <w:rsid w:val="00E44B93"/>
    <w:rsid w:val="00E45419"/>
    <w:rsid w:val="00E455EB"/>
    <w:rsid w:val="00E477B4"/>
    <w:rsid w:val="00E47922"/>
    <w:rsid w:val="00E47F0C"/>
    <w:rsid w:val="00E508F4"/>
    <w:rsid w:val="00E51F67"/>
    <w:rsid w:val="00E57F7C"/>
    <w:rsid w:val="00E6113D"/>
    <w:rsid w:val="00E624B1"/>
    <w:rsid w:val="00E6374F"/>
    <w:rsid w:val="00E63CEA"/>
    <w:rsid w:val="00E64F15"/>
    <w:rsid w:val="00E65BF7"/>
    <w:rsid w:val="00E66455"/>
    <w:rsid w:val="00E66F09"/>
    <w:rsid w:val="00E671EC"/>
    <w:rsid w:val="00E67751"/>
    <w:rsid w:val="00E700FB"/>
    <w:rsid w:val="00E702CE"/>
    <w:rsid w:val="00E70509"/>
    <w:rsid w:val="00E7174B"/>
    <w:rsid w:val="00E71B8B"/>
    <w:rsid w:val="00E720CC"/>
    <w:rsid w:val="00E72DA8"/>
    <w:rsid w:val="00E7621E"/>
    <w:rsid w:val="00E763DE"/>
    <w:rsid w:val="00E76986"/>
    <w:rsid w:val="00E80BCE"/>
    <w:rsid w:val="00E81345"/>
    <w:rsid w:val="00E83CAE"/>
    <w:rsid w:val="00E84288"/>
    <w:rsid w:val="00E856C7"/>
    <w:rsid w:val="00E85C73"/>
    <w:rsid w:val="00E87205"/>
    <w:rsid w:val="00E90307"/>
    <w:rsid w:val="00E9119F"/>
    <w:rsid w:val="00E92FEB"/>
    <w:rsid w:val="00E95535"/>
    <w:rsid w:val="00E96767"/>
    <w:rsid w:val="00E9738B"/>
    <w:rsid w:val="00E97456"/>
    <w:rsid w:val="00E97CB9"/>
    <w:rsid w:val="00EA04C2"/>
    <w:rsid w:val="00EA0B62"/>
    <w:rsid w:val="00EA367C"/>
    <w:rsid w:val="00EA54FB"/>
    <w:rsid w:val="00EB101D"/>
    <w:rsid w:val="00EB13CE"/>
    <w:rsid w:val="00EB2164"/>
    <w:rsid w:val="00EB2A5F"/>
    <w:rsid w:val="00EB2B19"/>
    <w:rsid w:val="00EB4E64"/>
    <w:rsid w:val="00EB614F"/>
    <w:rsid w:val="00EB73BD"/>
    <w:rsid w:val="00EB7451"/>
    <w:rsid w:val="00EB777A"/>
    <w:rsid w:val="00EB7FF2"/>
    <w:rsid w:val="00EC003D"/>
    <w:rsid w:val="00EC08E2"/>
    <w:rsid w:val="00EC19CC"/>
    <w:rsid w:val="00EC2159"/>
    <w:rsid w:val="00EC2A17"/>
    <w:rsid w:val="00EC5CB2"/>
    <w:rsid w:val="00ED07FA"/>
    <w:rsid w:val="00ED19B4"/>
    <w:rsid w:val="00ED2B0D"/>
    <w:rsid w:val="00ED3A21"/>
    <w:rsid w:val="00ED3E23"/>
    <w:rsid w:val="00ED3EF4"/>
    <w:rsid w:val="00ED4A74"/>
    <w:rsid w:val="00EE0109"/>
    <w:rsid w:val="00EE09FA"/>
    <w:rsid w:val="00EE0E7B"/>
    <w:rsid w:val="00EE158A"/>
    <w:rsid w:val="00EE2ECC"/>
    <w:rsid w:val="00EE4EF6"/>
    <w:rsid w:val="00EE581E"/>
    <w:rsid w:val="00EE6D4F"/>
    <w:rsid w:val="00EE7EF3"/>
    <w:rsid w:val="00EF08DA"/>
    <w:rsid w:val="00EF0AFF"/>
    <w:rsid w:val="00EF16AA"/>
    <w:rsid w:val="00EF2536"/>
    <w:rsid w:val="00EF4300"/>
    <w:rsid w:val="00EF457B"/>
    <w:rsid w:val="00EF4E9F"/>
    <w:rsid w:val="00EF5307"/>
    <w:rsid w:val="00EF5D24"/>
    <w:rsid w:val="00EF603F"/>
    <w:rsid w:val="00F00132"/>
    <w:rsid w:val="00F032B1"/>
    <w:rsid w:val="00F0430F"/>
    <w:rsid w:val="00F04F83"/>
    <w:rsid w:val="00F063BE"/>
    <w:rsid w:val="00F0653F"/>
    <w:rsid w:val="00F06604"/>
    <w:rsid w:val="00F07F8D"/>
    <w:rsid w:val="00F100DC"/>
    <w:rsid w:val="00F1199C"/>
    <w:rsid w:val="00F15B5D"/>
    <w:rsid w:val="00F16987"/>
    <w:rsid w:val="00F17C2D"/>
    <w:rsid w:val="00F20040"/>
    <w:rsid w:val="00F201B7"/>
    <w:rsid w:val="00F2272D"/>
    <w:rsid w:val="00F22AE3"/>
    <w:rsid w:val="00F22CB6"/>
    <w:rsid w:val="00F231EF"/>
    <w:rsid w:val="00F231F4"/>
    <w:rsid w:val="00F235F1"/>
    <w:rsid w:val="00F236A9"/>
    <w:rsid w:val="00F23837"/>
    <w:rsid w:val="00F24135"/>
    <w:rsid w:val="00F24242"/>
    <w:rsid w:val="00F25381"/>
    <w:rsid w:val="00F276AA"/>
    <w:rsid w:val="00F27F60"/>
    <w:rsid w:val="00F324F5"/>
    <w:rsid w:val="00F32B46"/>
    <w:rsid w:val="00F34A7A"/>
    <w:rsid w:val="00F34DD1"/>
    <w:rsid w:val="00F34EF2"/>
    <w:rsid w:val="00F36656"/>
    <w:rsid w:val="00F41E04"/>
    <w:rsid w:val="00F42466"/>
    <w:rsid w:val="00F430D6"/>
    <w:rsid w:val="00F4520C"/>
    <w:rsid w:val="00F456DD"/>
    <w:rsid w:val="00F5341F"/>
    <w:rsid w:val="00F53E02"/>
    <w:rsid w:val="00F54563"/>
    <w:rsid w:val="00F54D1F"/>
    <w:rsid w:val="00F55BC8"/>
    <w:rsid w:val="00F55E7D"/>
    <w:rsid w:val="00F569E5"/>
    <w:rsid w:val="00F57745"/>
    <w:rsid w:val="00F57C77"/>
    <w:rsid w:val="00F603E2"/>
    <w:rsid w:val="00F6150A"/>
    <w:rsid w:val="00F625DD"/>
    <w:rsid w:val="00F63399"/>
    <w:rsid w:val="00F63579"/>
    <w:rsid w:val="00F635B5"/>
    <w:rsid w:val="00F637E5"/>
    <w:rsid w:val="00F65640"/>
    <w:rsid w:val="00F66775"/>
    <w:rsid w:val="00F669ED"/>
    <w:rsid w:val="00F66DC1"/>
    <w:rsid w:val="00F6746B"/>
    <w:rsid w:val="00F70DA8"/>
    <w:rsid w:val="00F7216A"/>
    <w:rsid w:val="00F7259C"/>
    <w:rsid w:val="00F72A77"/>
    <w:rsid w:val="00F751F5"/>
    <w:rsid w:val="00F81DBC"/>
    <w:rsid w:val="00F82AF9"/>
    <w:rsid w:val="00F83F45"/>
    <w:rsid w:val="00F84934"/>
    <w:rsid w:val="00F84BE1"/>
    <w:rsid w:val="00F84CB3"/>
    <w:rsid w:val="00F84D58"/>
    <w:rsid w:val="00F85435"/>
    <w:rsid w:val="00F8555A"/>
    <w:rsid w:val="00F8556A"/>
    <w:rsid w:val="00F9201E"/>
    <w:rsid w:val="00F9377A"/>
    <w:rsid w:val="00F95418"/>
    <w:rsid w:val="00F954D0"/>
    <w:rsid w:val="00F95ED8"/>
    <w:rsid w:val="00F960F6"/>
    <w:rsid w:val="00F97427"/>
    <w:rsid w:val="00F97E7F"/>
    <w:rsid w:val="00FA0174"/>
    <w:rsid w:val="00FA0CB6"/>
    <w:rsid w:val="00FA2A7F"/>
    <w:rsid w:val="00FA2CCC"/>
    <w:rsid w:val="00FA384D"/>
    <w:rsid w:val="00FA537F"/>
    <w:rsid w:val="00FA582D"/>
    <w:rsid w:val="00FA5C73"/>
    <w:rsid w:val="00FA6208"/>
    <w:rsid w:val="00FA62B7"/>
    <w:rsid w:val="00FB0247"/>
    <w:rsid w:val="00FB1EBE"/>
    <w:rsid w:val="00FB3538"/>
    <w:rsid w:val="00FB5624"/>
    <w:rsid w:val="00FB6477"/>
    <w:rsid w:val="00FB6F2C"/>
    <w:rsid w:val="00FB7A4C"/>
    <w:rsid w:val="00FC0F7B"/>
    <w:rsid w:val="00FC1360"/>
    <w:rsid w:val="00FC2BA0"/>
    <w:rsid w:val="00FC2FA1"/>
    <w:rsid w:val="00FC42B0"/>
    <w:rsid w:val="00FC50A5"/>
    <w:rsid w:val="00FC56DD"/>
    <w:rsid w:val="00FC5B17"/>
    <w:rsid w:val="00FC652A"/>
    <w:rsid w:val="00FC676B"/>
    <w:rsid w:val="00FD0062"/>
    <w:rsid w:val="00FD2F9E"/>
    <w:rsid w:val="00FD3788"/>
    <w:rsid w:val="00FD4DE2"/>
    <w:rsid w:val="00FD5A28"/>
    <w:rsid w:val="00FD6002"/>
    <w:rsid w:val="00FD6A3D"/>
    <w:rsid w:val="00FD6AD8"/>
    <w:rsid w:val="00FD7896"/>
    <w:rsid w:val="00FE0A96"/>
    <w:rsid w:val="00FE2A6D"/>
    <w:rsid w:val="00FE3FA2"/>
    <w:rsid w:val="00FE57C8"/>
    <w:rsid w:val="00FE71AD"/>
    <w:rsid w:val="00FF275E"/>
    <w:rsid w:val="00FF33AA"/>
    <w:rsid w:val="00FF5B1B"/>
    <w:rsid w:val="00FF5C74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A2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6426F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6426FC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6426F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Normal"/>
    <w:uiPriority w:val="99"/>
    <w:rsid w:val="006426FC"/>
    <w:pPr>
      <w:widowControl/>
      <w:pBdr>
        <w:top w:val="single" w:sz="12" w:space="0" w:color="000000"/>
        <w:left w:val="single" w:sz="12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66">
    <w:name w:val="xl66"/>
    <w:basedOn w:val="Normal"/>
    <w:uiPriority w:val="99"/>
    <w:rsid w:val="006426FC"/>
    <w:pPr>
      <w:widowControl/>
      <w:pBdr>
        <w:top w:val="single" w:sz="12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67">
    <w:name w:val="xl67"/>
    <w:basedOn w:val="Normal"/>
    <w:uiPriority w:val="99"/>
    <w:rsid w:val="006426FC"/>
    <w:pPr>
      <w:widowControl/>
      <w:pBdr>
        <w:top w:val="single" w:sz="12" w:space="0" w:color="000000"/>
        <w:bottom w:val="single" w:sz="8" w:space="0" w:color="000000"/>
        <w:right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68">
    <w:name w:val="xl68"/>
    <w:basedOn w:val="Normal"/>
    <w:uiPriority w:val="99"/>
    <w:rsid w:val="006426FC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69">
    <w:name w:val="xl69"/>
    <w:basedOn w:val="Normal"/>
    <w:uiPriority w:val="99"/>
    <w:rsid w:val="006426FC"/>
    <w:pPr>
      <w:widowControl/>
      <w:pBdr>
        <w:bottom w:val="single" w:sz="8" w:space="0" w:color="000000"/>
        <w:right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70">
    <w:name w:val="xl70"/>
    <w:basedOn w:val="Normal"/>
    <w:uiPriority w:val="99"/>
    <w:rsid w:val="006426FC"/>
    <w:pPr>
      <w:widowControl/>
      <w:pBdr>
        <w:bottom w:val="single" w:sz="12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71">
    <w:name w:val="xl71"/>
    <w:basedOn w:val="Normal"/>
    <w:uiPriority w:val="99"/>
    <w:rsid w:val="006426FC"/>
    <w:pPr>
      <w:widowControl/>
      <w:pBdr>
        <w:top w:val="single" w:sz="12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72">
    <w:name w:val="xl72"/>
    <w:basedOn w:val="Normal"/>
    <w:uiPriority w:val="99"/>
    <w:rsid w:val="006426FC"/>
    <w:pPr>
      <w:widowControl/>
      <w:pBdr>
        <w:top w:val="single" w:sz="12" w:space="0" w:color="000000"/>
        <w:bottom w:val="single" w:sz="8" w:space="0" w:color="000000"/>
        <w:right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73">
    <w:name w:val="xl73"/>
    <w:basedOn w:val="Normal"/>
    <w:uiPriority w:val="99"/>
    <w:rsid w:val="006426FC"/>
    <w:pPr>
      <w:widowControl/>
      <w:pBdr>
        <w:bottom w:val="single" w:sz="12" w:space="0" w:color="000000"/>
        <w:right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74">
    <w:name w:val="xl74"/>
    <w:basedOn w:val="Normal"/>
    <w:uiPriority w:val="99"/>
    <w:rsid w:val="006426F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75">
    <w:name w:val="xl75"/>
    <w:basedOn w:val="Normal"/>
    <w:uiPriority w:val="99"/>
    <w:rsid w:val="006426FC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76">
    <w:name w:val="xl76"/>
    <w:basedOn w:val="Normal"/>
    <w:uiPriority w:val="99"/>
    <w:rsid w:val="006426FC"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77">
    <w:name w:val="xl77"/>
    <w:basedOn w:val="Normal"/>
    <w:uiPriority w:val="99"/>
    <w:rsid w:val="006426FC"/>
    <w:pPr>
      <w:widowControl/>
      <w:pBdr>
        <w:top w:val="single" w:sz="8" w:space="0" w:color="000000"/>
        <w:bottom w:val="single" w:sz="8" w:space="0" w:color="000000"/>
        <w:right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78">
    <w:name w:val="xl78"/>
    <w:basedOn w:val="Normal"/>
    <w:uiPriority w:val="99"/>
    <w:rsid w:val="006426FC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79">
    <w:name w:val="xl79"/>
    <w:basedOn w:val="Normal"/>
    <w:uiPriority w:val="99"/>
    <w:rsid w:val="006426F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80">
    <w:name w:val="xl80"/>
    <w:basedOn w:val="Normal"/>
    <w:uiPriority w:val="99"/>
    <w:rsid w:val="006426FC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81">
    <w:name w:val="xl81"/>
    <w:basedOn w:val="Normal"/>
    <w:uiPriority w:val="99"/>
    <w:rsid w:val="006426FC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82">
    <w:name w:val="xl82"/>
    <w:basedOn w:val="Normal"/>
    <w:uiPriority w:val="99"/>
    <w:rsid w:val="006426F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83">
    <w:name w:val="xl83"/>
    <w:basedOn w:val="Normal"/>
    <w:uiPriority w:val="99"/>
    <w:rsid w:val="006426FC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84">
    <w:name w:val="xl84"/>
    <w:basedOn w:val="Normal"/>
    <w:uiPriority w:val="99"/>
    <w:rsid w:val="006426FC"/>
    <w:pPr>
      <w:widowControl/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85">
    <w:name w:val="xl85"/>
    <w:basedOn w:val="Normal"/>
    <w:uiPriority w:val="99"/>
    <w:rsid w:val="006426FC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Normal"/>
    <w:uiPriority w:val="99"/>
    <w:rsid w:val="006426FC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Normal"/>
    <w:uiPriority w:val="99"/>
    <w:rsid w:val="006426FC"/>
    <w:pPr>
      <w:widowControl/>
      <w:pBdr>
        <w:bottom w:val="single" w:sz="8" w:space="0" w:color="000000"/>
        <w:right w:val="single" w:sz="12" w:space="0" w:color="000000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88">
    <w:name w:val="xl88"/>
    <w:basedOn w:val="Normal"/>
    <w:uiPriority w:val="99"/>
    <w:rsid w:val="006426FC"/>
    <w:pPr>
      <w:widowControl/>
      <w:pBdr>
        <w:bottom w:val="single" w:sz="8" w:space="0" w:color="000000"/>
        <w:right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CCFFFF"/>
      <w:kern w:val="0"/>
      <w:sz w:val="24"/>
      <w:szCs w:val="24"/>
    </w:rPr>
  </w:style>
  <w:style w:type="paragraph" w:customStyle="1" w:styleId="xl89">
    <w:name w:val="xl89"/>
    <w:basedOn w:val="Normal"/>
    <w:uiPriority w:val="99"/>
    <w:rsid w:val="006426FC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90">
    <w:name w:val="xl90"/>
    <w:basedOn w:val="Normal"/>
    <w:uiPriority w:val="99"/>
    <w:rsid w:val="006426F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91">
    <w:name w:val="xl91"/>
    <w:basedOn w:val="Normal"/>
    <w:uiPriority w:val="99"/>
    <w:rsid w:val="006426FC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92">
    <w:name w:val="xl92"/>
    <w:basedOn w:val="Normal"/>
    <w:uiPriority w:val="99"/>
    <w:rsid w:val="006426F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93">
    <w:name w:val="xl93"/>
    <w:basedOn w:val="Normal"/>
    <w:uiPriority w:val="99"/>
    <w:rsid w:val="006426F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94">
    <w:name w:val="xl94"/>
    <w:basedOn w:val="Normal"/>
    <w:uiPriority w:val="99"/>
    <w:rsid w:val="006426FC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95">
    <w:name w:val="xl95"/>
    <w:basedOn w:val="Normal"/>
    <w:uiPriority w:val="99"/>
    <w:rsid w:val="006426F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96">
    <w:name w:val="xl96"/>
    <w:basedOn w:val="Normal"/>
    <w:uiPriority w:val="99"/>
    <w:rsid w:val="006426FC"/>
    <w:pPr>
      <w:widowControl/>
      <w:pBdr>
        <w:top w:val="single" w:sz="8" w:space="0" w:color="000000"/>
        <w:left w:val="single" w:sz="8" w:space="0" w:color="000000"/>
        <w:right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97">
    <w:name w:val="xl97"/>
    <w:basedOn w:val="Normal"/>
    <w:uiPriority w:val="99"/>
    <w:rsid w:val="006426FC"/>
    <w:pPr>
      <w:widowControl/>
      <w:pBdr>
        <w:left w:val="single" w:sz="8" w:space="0" w:color="000000"/>
        <w:bottom w:val="single" w:sz="8" w:space="0" w:color="000000"/>
        <w:right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98">
    <w:name w:val="xl98"/>
    <w:basedOn w:val="Normal"/>
    <w:uiPriority w:val="99"/>
    <w:rsid w:val="006426FC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99">
    <w:name w:val="xl99"/>
    <w:basedOn w:val="Normal"/>
    <w:uiPriority w:val="99"/>
    <w:rsid w:val="006426FC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00">
    <w:name w:val="xl100"/>
    <w:basedOn w:val="Normal"/>
    <w:uiPriority w:val="99"/>
    <w:rsid w:val="006426FC"/>
    <w:pPr>
      <w:widowControl/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01">
    <w:name w:val="xl101"/>
    <w:basedOn w:val="Normal"/>
    <w:uiPriority w:val="99"/>
    <w:rsid w:val="006426FC"/>
    <w:pPr>
      <w:widowControl/>
      <w:pBdr>
        <w:left w:val="single" w:sz="8" w:space="0" w:color="000000"/>
        <w:bottom w:val="single" w:sz="12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02">
    <w:name w:val="xl102"/>
    <w:basedOn w:val="Normal"/>
    <w:uiPriority w:val="99"/>
    <w:rsid w:val="006426FC"/>
    <w:pPr>
      <w:widowControl/>
      <w:pBdr>
        <w:top w:val="single" w:sz="8" w:space="0" w:color="auto"/>
        <w:left w:val="single" w:sz="8" w:space="0" w:color="000000"/>
        <w:right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03">
    <w:name w:val="xl103"/>
    <w:basedOn w:val="Normal"/>
    <w:uiPriority w:val="99"/>
    <w:rsid w:val="006426FC"/>
    <w:pPr>
      <w:widowControl/>
      <w:pBdr>
        <w:top w:val="single" w:sz="8" w:space="0" w:color="000000"/>
        <w:left w:val="single" w:sz="8" w:space="0" w:color="000000"/>
        <w:right w:val="single" w:sz="12" w:space="0" w:color="000000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04">
    <w:name w:val="xl104"/>
    <w:basedOn w:val="Normal"/>
    <w:uiPriority w:val="99"/>
    <w:rsid w:val="006426FC"/>
    <w:pPr>
      <w:widowControl/>
      <w:pBdr>
        <w:left w:val="single" w:sz="8" w:space="0" w:color="000000"/>
        <w:bottom w:val="single" w:sz="8" w:space="0" w:color="000000"/>
        <w:right w:val="single" w:sz="12" w:space="0" w:color="000000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05">
    <w:name w:val="xl105"/>
    <w:basedOn w:val="Normal"/>
    <w:uiPriority w:val="99"/>
    <w:rsid w:val="006426FC"/>
    <w:pPr>
      <w:widowControl/>
      <w:pBdr>
        <w:top w:val="single" w:sz="8" w:space="0" w:color="000000"/>
        <w:left w:val="single" w:sz="12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06">
    <w:name w:val="xl106"/>
    <w:basedOn w:val="Normal"/>
    <w:uiPriority w:val="99"/>
    <w:rsid w:val="006426FC"/>
    <w:pPr>
      <w:widowControl/>
      <w:pBdr>
        <w:left w:val="single" w:sz="12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07">
    <w:name w:val="xl107"/>
    <w:basedOn w:val="Normal"/>
    <w:uiPriority w:val="99"/>
    <w:rsid w:val="006426FC"/>
    <w:pPr>
      <w:widowControl/>
      <w:pBdr>
        <w:left w:val="single" w:sz="12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08">
    <w:name w:val="xl108"/>
    <w:basedOn w:val="Normal"/>
    <w:uiPriority w:val="99"/>
    <w:rsid w:val="006426FC"/>
    <w:pPr>
      <w:widowControl/>
      <w:pBdr>
        <w:left w:val="single" w:sz="12" w:space="0" w:color="000000"/>
        <w:bottom w:val="single" w:sz="12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09">
    <w:name w:val="xl109"/>
    <w:basedOn w:val="Normal"/>
    <w:uiPriority w:val="99"/>
    <w:rsid w:val="006426FC"/>
    <w:pPr>
      <w:widowControl/>
      <w:pBdr>
        <w:top w:val="single" w:sz="12" w:space="0" w:color="000000"/>
        <w:left w:val="single" w:sz="12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10">
    <w:name w:val="xl110"/>
    <w:basedOn w:val="Normal"/>
    <w:uiPriority w:val="99"/>
    <w:rsid w:val="006426FC"/>
    <w:pPr>
      <w:widowControl/>
      <w:pBdr>
        <w:top w:val="single" w:sz="12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11">
    <w:name w:val="xl111"/>
    <w:basedOn w:val="Normal"/>
    <w:uiPriority w:val="99"/>
    <w:rsid w:val="006426FC"/>
    <w:pPr>
      <w:widowControl/>
      <w:pBdr>
        <w:top w:val="single" w:sz="12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12">
    <w:name w:val="xl112"/>
    <w:basedOn w:val="Normal"/>
    <w:uiPriority w:val="99"/>
    <w:rsid w:val="006426FC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13">
    <w:name w:val="xl113"/>
    <w:basedOn w:val="Normal"/>
    <w:uiPriority w:val="99"/>
    <w:rsid w:val="006426F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14">
    <w:name w:val="xl114"/>
    <w:basedOn w:val="Normal"/>
    <w:uiPriority w:val="99"/>
    <w:rsid w:val="006426FC"/>
    <w:pPr>
      <w:widowControl/>
      <w:pBdr>
        <w:top w:val="single" w:sz="8" w:space="0" w:color="auto"/>
        <w:left w:val="single" w:sz="12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15">
    <w:name w:val="xl115"/>
    <w:basedOn w:val="Normal"/>
    <w:uiPriority w:val="99"/>
    <w:rsid w:val="006426FC"/>
    <w:pPr>
      <w:widowControl/>
      <w:pBdr>
        <w:top w:val="single" w:sz="8" w:space="0" w:color="auto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16">
    <w:name w:val="xl116"/>
    <w:basedOn w:val="Normal"/>
    <w:uiPriority w:val="99"/>
    <w:rsid w:val="006426FC"/>
    <w:pPr>
      <w:widowControl/>
      <w:pBdr>
        <w:top w:val="single" w:sz="12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17">
    <w:name w:val="xl117"/>
    <w:basedOn w:val="Normal"/>
    <w:uiPriority w:val="99"/>
    <w:rsid w:val="006426F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18">
    <w:name w:val="xl118"/>
    <w:basedOn w:val="Normal"/>
    <w:uiPriority w:val="99"/>
    <w:rsid w:val="006426FC"/>
    <w:pPr>
      <w:widowControl/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19">
    <w:name w:val="xl119"/>
    <w:basedOn w:val="Normal"/>
    <w:uiPriority w:val="99"/>
    <w:rsid w:val="006426FC"/>
    <w:pPr>
      <w:widowControl/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color w:val="000000"/>
      <w:kern w:val="0"/>
      <w:sz w:val="24"/>
      <w:szCs w:val="24"/>
    </w:rPr>
  </w:style>
  <w:style w:type="paragraph" w:customStyle="1" w:styleId="xl120">
    <w:name w:val="xl120"/>
    <w:basedOn w:val="Normal"/>
    <w:uiPriority w:val="99"/>
    <w:rsid w:val="006426F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21">
    <w:name w:val="xl121"/>
    <w:basedOn w:val="Normal"/>
    <w:uiPriority w:val="99"/>
    <w:rsid w:val="006426FC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22">
    <w:name w:val="xl122"/>
    <w:basedOn w:val="Normal"/>
    <w:uiPriority w:val="99"/>
    <w:rsid w:val="006426F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华文楷体" w:eastAsia="华文楷体" w:hAnsi="华文楷体" w:cs="华文楷体"/>
      <w:b/>
      <w:bCs/>
      <w:color w:val="000000"/>
      <w:kern w:val="0"/>
      <w:sz w:val="24"/>
      <w:szCs w:val="24"/>
    </w:rPr>
  </w:style>
  <w:style w:type="paragraph" w:customStyle="1" w:styleId="xl123">
    <w:name w:val="xl123"/>
    <w:basedOn w:val="Normal"/>
    <w:uiPriority w:val="99"/>
    <w:rsid w:val="006426FC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124">
    <w:name w:val="xl124"/>
    <w:basedOn w:val="Normal"/>
    <w:uiPriority w:val="99"/>
    <w:rsid w:val="006426FC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bottom"/>
    </w:pPr>
    <w:rPr>
      <w:rFonts w:ascii="华文楷体" w:eastAsia="华文楷体" w:hAnsi="华文楷体" w:cs="华文楷体"/>
      <w:kern w:val="0"/>
      <w:sz w:val="24"/>
      <w:szCs w:val="24"/>
    </w:rPr>
  </w:style>
  <w:style w:type="paragraph" w:customStyle="1" w:styleId="xl125">
    <w:name w:val="xl125"/>
    <w:basedOn w:val="Normal"/>
    <w:uiPriority w:val="99"/>
    <w:rsid w:val="006426FC"/>
    <w:pPr>
      <w:widowControl/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kern w:val="0"/>
      <w:sz w:val="32"/>
      <w:szCs w:val="32"/>
    </w:rPr>
  </w:style>
  <w:style w:type="paragraph" w:customStyle="1" w:styleId="xl126">
    <w:name w:val="xl126"/>
    <w:basedOn w:val="Normal"/>
    <w:uiPriority w:val="99"/>
    <w:rsid w:val="006426FC"/>
    <w:pPr>
      <w:widowControl/>
      <w:pBdr>
        <w:bottom w:val="single" w:sz="12" w:space="0" w:color="000000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b/>
      <w:bCs/>
      <w:kern w:val="0"/>
      <w:sz w:val="32"/>
      <w:szCs w:val="32"/>
    </w:rPr>
  </w:style>
  <w:style w:type="paragraph" w:customStyle="1" w:styleId="xl127">
    <w:name w:val="xl127"/>
    <w:basedOn w:val="Normal"/>
    <w:uiPriority w:val="99"/>
    <w:rsid w:val="006426FC"/>
    <w:pPr>
      <w:widowControl/>
      <w:pBdr>
        <w:top w:val="single" w:sz="12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华文楷体" w:eastAsia="华文楷体" w:hAnsi="华文楷体" w:cs="华文楷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F15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5B5D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15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5B5D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9A68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96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20</Pages>
  <Words>1699</Words>
  <Characters>9689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jysxf</dc:creator>
  <cp:keywords/>
  <dc:description/>
  <cp:lastModifiedBy>吴琳赟</cp:lastModifiedBy>
  <cp:revision>10</cp:revision>
  <dcterms:created xsi:type="dcterms:W3CDTF">2016-12-09T02:20:00Z</dcterms:created>
  <dcterms:modified xsi:type="dcterms:W3CDTF">2017-01-05T01:29:00Z</dcterms:modified>
</cp:coreProperties>
</file>