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22" w:rsidRPr="005A30D4" w:rsidRDefault="00715E22" w:rsidP="005A30D4">
      <w:pPr>
        <w:widowControl/>
        <w:rPr>
          <w:rFonts w:ascii="黑体" w:eastAsia="黑体" w:hAnsi="黑体" w:cs="黑体"/>
          <w:kern w:val="0"/>
          <w:sz w:val="32"/>
          <w:szCs w:val="32"/>
        </w:rPr>
      </w:pPr>
      <w:r w:rsidRPr="005A30D4"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Pr="005A30D4">
        <w:rPr>
          <w:rFonts w:ascii="黑体" w:eastAsia="黑体" w:hAnsi="黑体" w:cs="黑体"/>
          <w:kern w:val="0"/>
          <w:sz w:val="32"/>
          <w:szCs w:val="32"/>
        </w:rPr>
        <w:t>2</w:t>
      </w:r>
    </w:p>
    <w:p w:rsidR="00715E22" w:rsidRPr="005A30D4" w:rsidRDefault="00715E22" w:rsidP="006E524B">
      <w:pPr>
        <w:widowControl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 w:rsidRPr="005A30D4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事业单位工作人员年度考核登记表</w:t>
      </w:r>
    </w:p>
    <w:p w:rsidR="00715E22" w:rsidRPr="005A30D4" w:rsidRDefault="00715E22" w:rsidP="006E524B">
      <w:pPr>
        <w:widowControl/>
        <w:jc w:val="center"/>
        <w:rPr>
          <w:rFonts w:ascii="方正小标宋简体" w:eastAsia="方正小标宋简体" w:hAnsi="宋体"/>
          <w:kern w:val="0"/>
          <w:sz w:val="32"/>
          <w:szCs w:val="32"/>
        </w:rPr>
      </w:pPr>
      <w:r w:rsidRPr="005A30D4">
        <w:rPr>
          <w:rFonts w:ascii="方正小标宋简体" w:eastAsia="方正小标宋简体" w:hAnsi="宋体" w:cs="方正小标宋简体" w:hint="eastAsia"/>
          <w:kern w:val="0"/>
          <w:sz w:val="32"/>
          <w:szCs w:val="32"/>
        </w:rPr>
        <w:t>（</w:t>
      </w:r>
      <w:r w:rsidRPr="005A30D4">
        <w:rPr>
          <w:rFonts w:ascii="方正小标宋简体" w:eastAsia="方正小标宋简体" w:hAnsi="宋体" w:cs="方正小标宋简体"/>
          <w:kern w:val="0"/>
          <w:sz w:val="32"/>
          <w:szCs w:val="32"/>
        </w:rPr>
        <w:t xml:space="preserve">      </w:t>
      </w:r>
      <w:r w:rsidRPr="005A30D4">
        <w:rPr>
          <w:rFonts w:ascii="方正小标宋简体" w:eastAsia="方正小标宋简体" w:hAnsi="宋体" w:cs="方正小标宋简体" w:hint="eastAsia"/>
          <w:kern w:val="0"/>
          <w:sz w:val="32"/>
          <w:szCs w:val="32"/>
        </w:rPr>
        <w:t>年度）</w:t>
      </w:r>
    </w:p>
    <w:p w:rsidR="00715E22" w:rsidRPr="00F90C8E" w:rsidRDefault="00715E22" w:rsidP="005A30D4">
      <w:pPr>
        <w:widowControl/>
        <w:ind w:firstLineChars="50" w:firstLine="31680"/>
        <w:jc w:val="left"/>
        <w:rPr>
          <w:rFonts w:ascii="宋体"/>
          <w:kern w:val="0"/>
          <w:sz w:val="28"/>
          <w:szCs w:val="28"/>
        </w:rPr>
      </w:pPr>
      <w:r w:rsidRPr="00F90C8E">
        <w:rPr>
          <w:rFonts w:ascii="宋体" w:hAnsi="宋体" w:cs="宋体" w:hint="eastAsia"/>
          <w:kern w:val="0"/>
          <w:sz w:val="28"/>
          <w:szCs w:val="28"/>
        </w:rPr>
        <w:t>单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Pr="00F90C8E">
        <w:rPr>
          <w:rFonts w:ascii="宋体" w:hAnsi="宋体" w:cs="宋体" w:hint="eastAsia"/>
          <w:kern w:val="0"/>
          <w:sz w:val="28"/>
          <w:szCs w:val="28"/>
        </w:rPr>
        <w:t>位：</w:t>
      </w:r>
    </w:p>
    <w:tbl>
      <w:tblPr>
        <w:tblW w:w="8756" w:type="dxa"/>
        <w:jc w:val="center"/>
        <w:tblLook w:val="0000"/>
      </w:tblPr>
      <w:tblGrid>
        <w:gridCol w:w="1275"/>
        <w:gridCol w:w="1472"/>
        <w:gridCol w:w="1064"/>
        <w:gridCol w:w="1008"/>
        <w:gridCol w:w="1200"/>
        <w:gridCol w:w="2737"/>
      </w:tblGrid>
      <w:tr w:rsidR="00715E22" w:rsidRPr="00F90C8E">
        <w:trPr>
          <w:trHeight w:hRule="exact" w:val="45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DF50E1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姓</w:t>
            </w:r>
            <w:r>
              <w:rPr>
                <w:rFonts w:ascii="宋体" w:hAnsi="宋体" w:cs="宋体"/>
                <w:b/>
                <w:bCs/>
                <w:kern w:val="0"/>
              </w:rPr>
              <w:t xml:space="preserve">  </w:t>
            </w: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性</w:t>
            </w:r>
            <w:r>
              <w:rPr>
                <w:rFonts w:ascii="宋体" w:hAnsi="宋体" w:cs="宋体"/>
                <w:b/>
                <w:bCs/>
                <w:kern w:val="0"/>
              </w:rPr>
              <w:t xml:space="preserve">  </w:t>
            </w: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别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出生年月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715E22" w:rsidRPr="00F90C8E">
        <w:trPr>
          <w:trHeight w:hRule="exact" w:val="45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民</w:t>
            </w:r>
            <w:r>
              <w:rPr>
                <w:rFonts w:ascii="宋体" w:hAnsi="宋体" w:cs="宋体"/>
                <w:b/>
                <w:bCs/>
                <w:kern w:val="0"/>
              </w:rPr>
              <w:t xml:space="preserve">  </w:t>
            </w: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族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政治面貌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文化程度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715E22" w:rsidRPr="00F90C8E">
        <w:trPr>
          <w:trHeight w:hRule="exact" w:val="45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岗位类别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岗位等级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岗位名称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715E22" w:rsidRPr="00F90C8E">
        <w:trPr>
          <w:trHeight w:hRule="exact" w:val="5670"/>
          <w:jc w:val="center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15E2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个</w:t>
            </w:r>
          </w:p>
          <w:p w:rsidR="00715E22" w:rsidRPr="00CA4ED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715E2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人</w:t>
            </w:r>
          </w:p>
          <w:p w:rsidR="00715E22" w:rsidRPr="00CA4ED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715E2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总</w:t>
            </w:r>
          </w:p>
          <w:p w:rsidR="00715E22" w:rsidRPr="00CA4ED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结</w:t>
            </w:r>
          </w:p>
        </w:tc>
        <w:tc>
          <w:tcPr>
            <w:tcW w:w="7481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E22" w:rsidRPr="00F90C8E" w:rsidRDefault="00715E22" w:rsidP="002C4A32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715E22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715E22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715E22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715E22" w:rsidRPr="00F90C8E">
        <w:trPr>
          <w:trHeight w:val="624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715E22" w:rsidRPr="00F90C8E">
        <w:trPr>
          <w:trHeight w:val="312"/>
          <w:jc w:val="center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  <w:tc>
          <w:tcPr>
            <w:tcW w:w="748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  <w:u w:val="single"/>
              </w:rPr>
            </w:pPr>
          </w:p>
        </w:tc>
      </w:tr>
      <w:tr w:rsidR="00715E22" w:rsidRPr="00F90C8E">
        <w:trPr>
          <w:trHeight w:val="4351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E2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个</w:t>
            </w:r>
          </w:p>
          <w:p w:rsidR="00715E22" w:rsidRPr="00CA4ED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715E2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人</w:t>
            </w:r>
          </w:p>
          <w:p w:rsidR="00715E22" w:rsidRPr="00CA4ED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715E2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总</w:t>
            </w:r>
          </w:p>
          <w:p w:rsidR="00715E22" w:rsidRPr="00CA4ED2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  <w:p w:rsidR="00715E22" w:rsidRPr="00F90C8E" w:rsidRDefault="00715E22" w:rsidP="002C4A32">
            <w:pPr>
              <w:widowControl/>
              <w:jc w:val="center"/>
              <w:rPr>
                <w:rFonts w:ascii="宋体"/>
                <w:kern w:val="0"/>
              </w:rPr>
            </w:pPr>
            <w:r w:rsidRPr="00CA4ED2">
              <w:rPr>
                <w:rFonts w:ascii="宋体" w:hAnsi="宋体" w:cs="宋体" w:hint="eastAsia"/>
                <w:b/>
                <w:bCs/>
                <w:kern w:val="0"/>
              </w:rPr>
              <w:t>结</w:t>
            </w:r>
          </w:p>
        </w:tc>
        <w:tc>
          <w:tcPr>
            <w:tcW w:w="748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15E22" w:rsidRPr="00F90C8E" w:rsidRDefault="00715E22" w:rsidP="002C4A32">
            <w:pPr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715E22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E22" w:rsidRPr="00DF50E1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主管领导</w:t>
            </w:r>
            <w:r w:rsidRPr="00DF50E1">
              <w:rPr>
                <w:rFonts w:ascii="宋体" w:hAnsi="宋体" w:cs="宋体"/>
                <w:b/>
                <w:bCs/>
                <w:kern w:val="0"/>
              </w:rPr>
              <w:t xml:space="preserve">    </w:t>
            </w: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评鉴意见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715E22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E22" w:rsidRPr="00DF50E1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考核委员会（小组）</w:t>
            </w:r>
            <w:r w:rsidRPr="00DF50E1">
              <w:rPr>
                <w:rFonts w:ascii="宋体" w:hAnsi="宋体" w:cs="宋体"/>
                <w:b/>
                <w:bCs/>
                <w:kern w:val="0"/>
              </w:rPr>
              <w:t xml:space="preserve">    </w:t>
            </w: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审核意见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考核委员会（小组）：</w:t>
            </w:r>
            <w:r>
              <w:rPr>
                <w:rFonts w:ascii="宋体" w:hAnsi="宋体" w:cs="宋体"/>
                <w:kern w:val="0"/>
              </w:rPr>
              <w:t xml:space="preserve">        </w:t>
            </w:r>
            <w:r w:rsidRPr="00F90C8E">
              <w:rPr>
                <w:rFonts w:ascii="宋体" w:hAnsi="宋体" w:cs="宋体"/>
                <w:kern w:val="0"/>
              </w:rPr>
              <w:t xml:space="preserve">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  <w:r w:rsidRPr="00F90C8E">
              <w:rPr>
                <w:rFonts w:ascii="宋体" w:hAnsi="宋体" w:cs="宋体"/>
                <w:kern w:val="0"/>
              </w:rPr>
              <w:t xml:space="preserve"> </w:t>
            </w:r>
          </w:p>
        </w:tc>
      </w:tr>
      <w:tr w:rsidR="00715E22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E22" w:rsidRPr="00DF50E1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单位负责人意见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715E22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E22" w:rsidRPr="00DF50E1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本人意见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  <w:tr w:rsidR="00715E22" w:rsidRPr="00F90C8E">
        <w:trPr>
          <w:trHeight w:val="160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E22" w:rsidRPr="00DF50E1" w:rsidRDefault="00715E22" w:rsidP="002C4A32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  <w:r w:rsidRPr="00DF50E1">
              <w:rPr>
                <w:rFonts w:ascii="宋体" w:hAnsi="宋体" w:cs="宋体" w:hint="eastAsia"/>
                <w:b/>
                <w:bCs/>
                <w:kern w:val="0"/>
              </w:rPr>
              <w:t>未确定等次或其他情况说明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lef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15E22" w:rsidRPr="00F90C8E" w:rsidRDefault="00715E22" w:rsidP="002C4A32">
            <w:pPr>
              <w:widowControl/>
              <w:jc w:val="right"/>
              <w:rPr>
                <w:rFonts w:ascii="宋体"/>
                <w:kern w:val="0"/>
              </w:rPr>
            </w:pPr>
            <w:r w:rsidRPr="00F90C8E">
              <w:rPr>
                <w:rFonts w:ascii="宋体" w:hAnsi="宋体" w:cs="宋体" w:hint="eastAsia"/>
                <w:kern w:val="0"/>
              </w:rPr>
              <w:t>签名</w:t>
            </w:r>
            <w:r w:rsidRPr="00F90C8E">
              <w:rPr>
                <w:rFonts w:ascii="宋体" w:hAnsi="宋体" w:cs="宋体"/>
                <w:kern w:val="0"/>
              </w:rPr>
              <w:t xml:space="preserve">:            </w:t>
            </w:r>
            <w:r w:rsidRPr="00F90C8E">
              <w:rPr>
                <w:rFonts w:ascii="宋体" w:hAnsi="宋体" w:cs="宋体" w:hint="eastAsia"/>
                <w:kern w:val="0"/>
              </w:rPr>
              <w:t>年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月</w:t>
            </w:r>
            <w:r w:rsidRPr="00F90C8E">
              <w:rPr>
                <w:rFonts w:ascii="宋体" w:hAnsi="宋体" w:cs="宋体"/>
                <w:kern w:val="0"/>
              </w:rPr>
              <w:t xml:space="preserve">    </w:t>
            </w:r>
            <w:r w:rsidRPr="00F90C8E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715E22" w:rsidRPr="00E10223" w:rsidRDefault="00715E22" w:rsidP="006E524B">
      <w:pPr>
        <w:spacing w:line="20" w:lineRule="exact"/>
        <w:jc w:val="center"/>
      </w:pPr>
    </w:p>
    <w:p w:rsidR="00715E22" w:rsidRPr="00F90C8E" w:rsidRDefault="00715E22" w:rsidP="006E524B">
      <w:pPr>
        <w:spacing w:line="240" w:lineRule="exact"/>
        <w:rPr>
          <w:rFonts w:ascii="黑体" w:eastAsia="黑体"/>
          <w:sz w:val="32"/>
          <w:szCs w:val="32"/>
        </w:rPr>
      </w:pPr>
    </w:p>
    <w:p w:rsidR="00715E22" w:rsidRDefault="00715E22">
      <w:bookmarkStart w:id="0" w:name="_GoBack"/>
      <w:bookmarkEnd w:id="0"/>
    </w:p>
    <w:sectPr w:rsidR="00715E22" w:rsidSect="005A30D4">
      <w:headerReference w:type="default" r:id="rId6"/>
      <w:footerReference w:type="default" r:id="rId7"/>
      <w:pgSz w:w="11906" w:h="16838" w:code="9"/>
      <w:pgMar w:top="1701" w:right="1701" w:bottom="1701" w:left="1701" w:header="709" w:footer="1361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E22" w:rsidRDefault="00715E22" w:rsidP="004F5E30">
      <w:r>
        <w:separator/>
      </w:r>
    </w:p>
  </w:endnote>
  <w:endnote w:type="continuationSeparator" w:id="0">
    <w:p w:rsidR="00715E22" w:rsidRDefault="00715E22" w:rsidP="004F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22" w:rsidRPr="005A30D4" w:rsidRDefault="00715E22" w:rsidP="00E86495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5A30D4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5A30D4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5A30D4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- 9 -</w:t>
    </w:r>
    <w:r w:rsidRPr="005A30D4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715E22" w:rsidRDefault="00715E22" w:rsidP="0097123F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E22" w:rsidRDefault="00715E22" w:rsidP="004F5E30">
      <w:r>
        <w:separator/>
      </w:r>
    </w:p>
  </w:footnote>
  <w:footnote w:type="continuationSeparator" w:id="0">
    <w:p w:rsidR="00715E22" w:rsidRDefault="00715E22" w:rsidP="004F5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22" w:rsidRDefault="00715E22" w:rsidP="000948C8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0B6"/>
    <w:rsid w:val="000948C8"/>
    <w:rsid w:val="00120AAE"/>
    <w:rsid w:val="002C4A32"/>
    <w:rsid w:val="002F35C8"/>
    <w:rsid w:val="003430FF"/>
    <w:rsid w:val="004F5E30"/>
    <w:rsid w:val="005A30D4"/>
    <w:rsid w:val="006E524B"/>
    <w:rsid w:val="00715E22"/>
    <w:rsid w:val="007850B6"/>
    <w:rsid w:val="00826470"/>
    <w:rsid w:val="00947878"/>
    <w:rsid w:val="0097123F"/>
    <w:rsid w:val="009A747A"/>
    <w:rsid w:val="009B73DB"/>
    <w:rsid w:val="00C668BC"/>
    <w:rsid w:val="00CA4ED2"/>
    <w:rsid w:val="00DF50E1"/>
    <w:rsid w:val="00E10223"/>
    <w:rsid w:val="00E86495"/>
    <w:rsid w:val="00F9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24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F5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5E3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F5E3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5E3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6E52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</Words>
  <Characters>343</Characters>
  <Application>Microsoft Office Outlook</Application>
  <DocSecurity>0</DocSecurity>
  <Lines>0</Lines>
  <Paragraphs>0</Paragraphs>
  <ScaleCrop>false</ScaleCrop>
  <Company>jurs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Maoping</dc:creator>
  <cp:keywords/>
  <dc:description/>
  <cp:lastModifiedBy>吴琳赟</cp:lastModifiedBy>
  <cp:revision>4</cp:revision>
  <cp:lastPrinted>2016-12-19T01:36:00Z</cp:lastPrinted>
  <dcterms:created xsi:type="dcterms:W3CDTF">2016-12-14T09:29:00Z</dcterms:created>
  <dcterms:modified xsi:type="dcterms:W3CDTF">2016-12-19T01:36:00Z</dcterms:modified>
</cp:coreProperties>
</file>