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3B8" w:rsidRPr="00932567" w:rsidRDefault="00FA63B8" w:rsidP="007F0CAF">
      <w:pPr>
        <w:spacing w:afterLines="50" w:line="560" w:lineRule="exact"/>
        <w:jc w:val="left"/>
        <w:rPr>
          <w:rFonts w:ascii="黑体" w:eastAsia="黑体" w:hAnsi="黑体" w:cs="黑体"/>
          <w:sz w:val="32"/>
          <w:szCs w:val="32"/>
        </w:rPr>
      </w:pPr>
      <w:r w:rsidRPr="00932567">
        <w:rPr>
          <w:rFonts w:ascii="黑体" w:eastAsia="黑体" w:hAnsi="黑体" w:cs="黑体" w:hint="eastAsia"/>
          <w:sz w:val="32"/>
          <w:szCs w:val="32"/>
        </w:rPr>
        <w:t>附件</w:t>
      </w:r>
      <w:r w:rsidRPr="00932567">
        <w:rPr>
          <w:rFonts w:ascii="黑体" w:eastAsia="黑体" w:hAnsi="黑体" w:cs="黑体"/>
          <w:sz w:val="32"/>
          <w:szCs w:val="32"/>
        </w:rPr>
        <w:t>5</w:t>
      </w:r>
    </w:p>
    <w:p w:rsidR="00FA63B8" w:rsidRDefault="00FA63B8" w:rsidP="00932567">
      <w:pPr>
        <w:adjustRightInd w:val="0"/>
        <w:snapToGrid w:val="0"/>
        <w:spacing w:line="700" w:lineRule="exact"/>
        <w:jc w:val="center"/>
        <w:rPr>
          <w:rFonts w:ascii="方正小标宋简体" w:eastAsia="方正小标宋简体" w:hAnsi="宋体"/>
          <w:sz w:val="44"/>
          <w:szCs w:val="44"/>
        </w:rPr>
      </w:pPr>
      <w:bookmarkStart w:id="0" w:name="_GoBack"/>
      <w:r>
        <w:rPr>
          <w:rFonts w:ascii="方正小标宋简体" w:eastAsia="方正小标宋简体" w:hAnsi="宋体" w:cs="方正小标宋简体" w:hint="eastAsia"/>
          <w:sz w:val="44"/>
          <w:szCs w:val="44"/>
        </w:rPr>
        <w:t>常州市中小学“十佳百优小志愿者”、“十佳志愿服务组织”、</w:t>
      </w:r>
    </w:p>
    <w:bookmarkEnd w:id="0"/>
    <w:p w:rsidR="00FA63B8" w:rsidRDefault="00FA63B8" w:rsidP="007F0CAF">
      <w:pPr>
        <w:adjustRightInd w:val="0"/>
        <w:snapToGrid w:val="0"/>
        <w:spacing w:afterLines="100" w:line="70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cs="方正小标宋简体" w:hint="eastAsia"/>
          <w:sz w:val="44"/>
          <w:szCs w:val="44"/>
        </w:rPr>
        <w:t>“十佳志愿服务项目”推荐汇总表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2552"/>
        <w:gridCol w:w="3969"/>
        <w:gridCol w:w="3544"/>
      </w:tblGrid>
      <w:tr w:rsidR="00FA63B8" w:rsidRPr="000505F8">
        <w:trPr>
          <w:jc w:val="center"/>
        </w:trPr>
        <w:tc>
          <w:tcPr>
            <w:tcW w:w="2943" w:type="dxa"/>
            <w:vAlign w:val="center"/>
          </w:tcPr>
          <w:p w:rsidR="00FA63B8" w:rsidRPr="000505F8" w:rsidRDefault="00FA63B8" w:rsidP="00441CFC">
            <w:pPr>
              <w:widowControl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505F8">
              <w:rPr>
                <w:rFonts w:ascii="仿宋_GB2312" w:eastAsia="仿宋_GB2312" w:hAnsi="宋体" w:cs="仿宋_GB2312" w:hint="eastAsia"/>
                <w:sz w:val="24"/>
                <w:szCs w:val="24"/>
              </w:rPr>
              <w:t>推报单位</w:t>
            </w:r>
          </w:p>
        </w:tc>
        <w:tc>
          <w:tcPr>
            <w:tcW w:w="2552" w:type="dxa"/>
            <w:vAlign w:val="center"/>
          </w:tcPr>
          <w:p w:rsidR="00FA63B8" w:rsidRPr="000505F8" w:rsidRDefault="00FA63B8" w:rsidP="00441CFC">
            <w:pPr>
              <w:widowControl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505F8">
              <w:rPr>
                <w:rFonts w:ascii="仿宋_GB2312" w:eastAsia="仿宋_GB2312" w:hAnsi="宋体" w:cs="仿宋_GB2312" w:hint="eastAsia"/>
                <w:sz w:val="24"/>
                <w:szCs w:val="24"/>
              </w:rPr>
              <w:t>小志愿者（姓名）</w:t>
            </w:r>
          </w:p>
          <w:p w:rsidR="00FA63B8" w:rsidRPr="000505F8" w:rsidRDefault="00FA63B8" w:rsidP="00441CFC">
            <w:pPr>
              <w:widowControl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505F8">
              <w:rPr>
                <w:rFonts w:ascii="仿宋_GB2312" w:eastAsia="仿宋_GB2312" w:hAnsi="宋体" w:cs="仿宋_GB2312" w:hint="eastAsia"/>
                <w:sz w:val="24"/>
                <w:szCs w:val="24"/>
              </w:rPr>
              <w:t>拟报十佳请标注</w:t>
            </w:r>
          </w:p>
        </w:tc>
        <w:tc>
          <w:tcPr>
            <w:tcW w:w="3969" w:type="dxa"/>
            <w:vAlign w:val="center"/>
          </w:tcPr>
          <w:p w:rsidR="00FA63B8" w:rsidRPr="000505F8" w:rsidRDefault="00FA63B8" w:rsidP="00441CFC">
            <w:pPr>
              <w:widowControl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505F8">
              <w:rPr>
                <w:rFonts w:ascii="仿宋_GB2312" w:eastAsia="仿宋_GB2312" w:hAnsi="宋体" w:cs="仿宋_GB2312" w:hint="eastAsia"/>
                <w:sz w:val="24"/>
                <w:szCs w:val="24"/>
              </w:rPr>
              <w:t>服务组织（名称）</w:t>
            </w:r>
          </w:p>
        </w:tc>
        <w:tc>
          <w:tcPr>
            <w:tcW w:w="3544" w:type="dxa"/>
            <w:vAlign w:val="center"/>
          </w:tcPr>
          <w:p w:rsidR="00FA63B8" w:rsidRPr="000505F8" w:rsidRDefault="00FA63B8" w:rsidP="00441CFC">
            <w:pPr>
              <w:widowControl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505F8">
              <w:rPr>
                <w:rFonts w:ascii="仿宋_GB2312" w:eastAsia="仿宋_GB2312" w:hAnsi="宋体" w:cs="仿宋_GB2312" w:hint="eastAsia"/>
                <w:sz w:val="24"/>
                <w:szCs w:val="24"/>
              </w:rPr>
              <w:t>服务项目（名称）</w:t>
            </w:r>
          </w:p>
        </w:tc>
      </w:tr>
      <w:tr w:rsidR="00FA63B8" w:rsidRPr="000505F8">
        <w:trPr>
          <w:trHeight w:val="347"/>
          <w:jc w:val="center"/>
        </w:trPr>
        <w:tc>
          <w:tcPr>
            <w:tcW w:w="2943" w:type="dxa"/>
            <w:vMerge w:val="restart"/>
            <w:vAlign w:val="center"/>
          </w:tcPr>
          <w:p w:rsidR="00FA63B8" w:rsidRPr="000505F8" w:rsidRDefault="00FA63B8" w:rsidP="00441CFC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A63B8" w:rsidRPr="000505F8" w:rsidRDefault="00FA63B8" w:rsidP="00441CFC">
            <w:pPr>
              <w:widowControl/>
              <w:spacing w:line="27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vAlign w:val="center"/>
          </w:tcPr>
          <w:p w:rsidR="00FA63B8" w:rsidRPr="000505F8" w:rsidRDefault="00FA63B8" w:rsidP="00441CFC">
            <w:pPr>
              <w:widowControl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vAlign w:val="center"/>
          </w:tcPr>
          <w:p w:rsidR="00FA63B8" w:rsidRPr="000505F8" w:rsidRDefault="00FA63B8" w:rsidP="00441CFC">
            <w:pPr>
              <w:widowControl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A63B8" w:rsidRPr="000505F8">
        <w:trPr>
          <w:trHeight w:val="269"/>
          <w:jc w:val="center"/>
        </w:trPr>
        <w:tc>
          <w:tcPr>
            <w:tcW w:w="2943" w:type="dxa"/>
            <w:vMerge/>
            <w:vAlign w:val="center"/>
          </w:tcPr>
          <w:p w:rsidR="00FA63B8" w:rsidRPr="000505F8" w:rsidRDefault="00FA63B8" w:rsidP="00441CFC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A63B8" w:rsidRPr="000505F8" w:rsidRDefault="00FA63B8" w:rsidP="00441CFC">
            <w:pPr>
              <w:widowControl/>
              <w:spacing w:line="27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:rsidR="00FA63B8" w:rsidRPr="000505F8" w:rsidRDefault="00FA63B8" w:rsidP="00441CFC">
            <w:pPr>
              <w:widowControl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FA63B8" w:rsidRPr="000505F8" w:rsidRDefault="00FA63B8" w:rsidP="00441CFC">
            <w:pPr>
              <w:widowControl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A63B8" w:rsidRPr="000505F8">
        <w:trPr>
          <w:jc w:val="center"/>
        </w:trPr>
        <w:tc>
          <w:tcPr>
            <w:tcW w:w="2943" w:type="dxa"/>
            <w:vMerge/>
            <w:vAlign w:val="center"/>
          </w:tcPr>
          <w:p w:rsidR="00FA63B8" w:rsidRPr="000505F8" w:rsidRDefault="00FA63B8" w:rsidP="00441CFC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A63B8" w:rsidRPr="000505F8" w:rsidRDefault="00FA63B8" w:rsidP="00441CFC">
            <w:pPr>
              <w:widowControl/>
              <w:spacing w:line="27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:rsidR="00FA63B8" w:rsidRPr="000505F8" w:rsidRDefault="00FA63B8" w:rsidP="00441CFC">
            <w:pPr>
              <w:widowControl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FA63B8" w:rsidRPr="000505F8" w:rsidRDefault="00FA63B8" w:rsidP="00441CFC">
            <w:pPr>
              <w:widowControl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A63B8" w:rsidRPr="000505F8">
        <w:trPr>
          <w:jc w:val="center"/>
        </w:trPr>
        <w:tc>
          <w:tcPr>
            <w:tcW w:w="2943" w:type="dxa"/>
            <w:vMerge/>
            <w:vAlign w:val="center"/>
          </w:tcPr>
          <w:p w:rsidR="00FA63B8" w:rsidRPr="000505F8" w:rsidRDefault="00FA63B8" w:rsidP="00441CFC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A63B8" w:rsidRPr="000505F8" w:rsidRDefault="00FA63B8" w:rsidP="00441CFC">
            <w:pPr>
              <w:widowControl/>
              <w:spacing w:line="27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:rsidR="00FA63B8" w:rsidRPr="000505F8" w:rsidRDefault="00FA63B8" w:rsidP="00441CFC">
            <w:pPr>
              <w:widowControl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FA63B8" w:rsidRPr="000505F8" w:rsidRDefault="00FA63B8" w:rsidP="00441CFC">
            <w:pPr>
              <w:widowControl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A63B8" w:rsidRPr="000505F8">
        <w:trPr>
          <w:jc w:val="center"/>
        </w:trPr>
        <w:tc>
          <w:tcPr>
            <w:tcW w:w="2943" w:type="dxa"/>
            <w:vMerge/>
            <w:vAlign w:val="center"/>
          </w:tcPr>
          <w:p w:rsidR="00FA63B8" w:rsidRPr="000505F8" w:rsidRDefault="00FA63B8" w:rsidP="00441CFC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A63B8" w:rsidRPr="000505F8" w:rsidRDefault="00FA63B8" w:rsidP="00441CFC">
            <w:pPr>
              <w:widowControl/>
              <w:spacing w:line="27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:rsidR="00FA63B8" w:rsidRPr="000505F8" w:rsidRDefault="00FA63B8" w:rsidP="00441CFC">
            <w:pPr>
              <w:widowControl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FA63B8" w:rsidRPr="000505F8" w:rsidRDefault="00FA63B8" w:rsidP="00441CFC">
            <w:pPr>
              <w:widowControl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A63B8" w:rsidRPr="000505F8">
        <w:trPr>
          <w:jc w:val="center"/>
        </w:trPr>
        <w:tc>
          <w:tcPr>
            <w:tcW w:w="2943" w:type="dxa"/>
            <w:vMerge/>
            <w:vAlign w:val="center"/>
          </w:tcPr>
          <w:p w:rsidR="00FA63B8" w:rsidRPr="000505F8" w:rsidRDefault="00FA63B8" w:rsidP="00441CFC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A63B8" w:rsidRPr="000505F8" w:rsidRDefault="00FA63B8" w:rsidP="00441CFC">
            <w:pPr>
              <w:widowControl/>
              <w:spacing w:line="27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vAlign w:val="center"/>
          </w:tcPr>
          <w:p w:rsidR="00FA63B8" w:rsidRPr="000505F8" w:rsidRDefault="00FA63B8" w:rsidP="00441CFC">
            <w:pPr>
              <w:widowControl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vAlign w:val="center"/>
          </w:tcPr>
          <w:p w:rsidR="00FA63B8" w:rsidRPr="000505F8" w:rsidRDefault="00FA63B8" w:rsidP="00441CFC">
            <w:pPr>
              <w:widowControl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A63B8" w:rsidRPr="000505F8">
        <w:trPr>
          <w:jc w:val="center"/>
        </w:trPr>
        <w:tc>
          <w:tcPr>
            <w:tcW w:w="2943" w:type="dxa"/>
            <w:vMerge/>
            <w:vAlign w:val="center"/>
          </w:tcPr>
          <w:p w:rsidR="00FA63B8" w:rsidRPr="000505F8" w:rsidRDefault="00FA63B8" w:rsidP="00441CFC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A63B8" w:rsidRPr="000505F8" w:rsidRDefault="00FA63B8" w:rsidP="00441CFC">
            <w:pPr>
              <w:widowControl/>
              <w:spacing w:line="27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:rsidR="00FA63B8" w:rsidRPr="000505F8" w:rsidRDefault="00FA63B8" w:rsidP="00441CFC">
            <w:pPr>
              <w:widowControl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FA63B8" w:rsidRPr="000505F8" w:rsidRDefault="00FA63B8" w:rsidP="00441CFC">
            <w:pPr>
              <w:widowControl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A63B8" w:rsidRPr="000505F8">
        <w:trPr>
          <w:jc w:val="center"/>
        </w:trPr>
        <w:tc>
          <w:tcPr>
            <w:tcW w:w="2943" w:type="dxa"/>
            <w:vMerge/>
            <w:vAlign w:val="center"/>
          </w:tcPr>
          <w:p w:rsidR="00FA63B8" w:rsidRPr="000505F8" w:rsidRDefault="00FA63B8" w:rsidP="00441CFC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A63B8" w:rsidRPr="000505F8" w:rsidRDefault="00FA63B8" w:rsidP="00441CFC">
            <w:pPr>
              <w:widowControl/>
              <w:spacing w:line="27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:rsidR="00FA63B8" w:rsidRPr="000505F8" w:rsidRDefault="00FA63B8" w:rsidP="00441CFC">
            <w:pPr>
              <w:widowControl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FA63B8" w:rsidRPr="000505F8" w:rsidRDefault="00FA63B8" w:rsidP="00441CFC">
            <w:pPr>
              <w:widowControl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A63B8" w:rsidRPr="000505F8">
        <w:trPr>
          <w:jc w:val="center"/>
        </w:trPr>
        <w:tc>
          <w:tcPr>
            <w:tcW w:w="2943" w:type="dxa"/>
            <w:vMerge/>
            <w:vAlign w:val="center"/>
          </w:tcPr>
          <w:p w:rsidR="00FA63B8" w:rsidRPr="000505F8" w:rsidRDefault="00FA63B8" w:rsidP="00441CFC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A63B8" w:rsidRPr="000505F8" w:rsidRDefault="00FA63B8" w:rsidP="00441CFC">
            <w:pPr>
              <w:widowControl/>
              <w:spacing w:line="27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:rsidR="00FA63B8" w:rsidRPr="000505F8" w:rsidRDefault="00FA63B8" w:rsidP="00441CFC">
            <w:pPr>
              <w:widowControl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FA63B8" w:rsidRPr="000505F8" w:rsidRDefault="00FA63B8" w:rsidP="00441CFC">
            <w:pPr>
              <w:widowControl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A63B8" w:rsidRPr="000505F8">
        <w:trPr>
          <w:jc w:val="center"/>
        </w:trPr>
        <w:tc>
          <w:tcPr>
            <w:tcW w:w="2943" w:type="dxa"/>
            <w:vMerge/>
            <w:vAlign w:val="center"/>
          </w:tcPr>
          <w:p w:rsidR="00FA63B8" w:rsidRPr="000505F8" w:rsidRDefault="00FA63B8" w:rsidP="00441CFC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A63B8" w:rsidRPr="000505F8" w:rsidRDefault="00FA63B8" w:rsidP="00441CFC">
            <w:pPr>
              <w:widowControl/>
              <w:spacing w:line="27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:rsidR="00FA63B8" w:rsidRPr="000505F8" w:rsidRDefault="00FA63B8" w:rsidP="00441CFC">
            <w:pPr>
              <w:widowControl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FA63B8" w:rsidRPr="000505F8" w:rsidRDefault="00FA63B8" w:rsidP="00441CFC">
            <w:pPr>
              <w:widowControl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A63B8" w:rsidRPr="000505F8">
        <w:trPr>
          <w:jc w:val="center"/>
        </w:trPr>
        <w:tc>
          <w:tcPr>
            <w:tcW w:w="2943" w:type="dxa"/>
            <w:vMerge/>
            <w:vAlign w:val="center"/>
          </w:tcPr>
          <w:p w:rsidR="00FA63B8" w:rsidRPr="000505F8" w:rsidRDefault="00FA63B8" w:rsidP="00441CFC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A63B8" w:rsidRPr="000505F8" w:rsidRDefault="00FA63B8" w:rsidP="00441CFC">
            <w:pPr>
              <w:widowControl/>
              <w:spacing w:line="27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vAlign w:val="center"/>
          </w:tcPr>
          <w:p w:rsidR="00FA63B8" w:rsidRPr="000505F8" w:rsidRDefault="00FA63B8" w:rsidP="00441CFC">
            <w:pPr>
              <w:widowControl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vAlign w:val="center"/>
          </w:tcPr>
          <w:p w:rsidR="00FA63B8" w:rsidRPr="000505F8" w:rsidRDefault="00FA63B8" w:rsidP="00441CFC">
            <w:pPr>
              <w:widowControl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A63B8" w:rsidRPr="000505F8">
        <w:trPr>
          <w:jc w:val="center"/>
        </w:trPr>
        <w:tc>
          <w:tcPr>
            <w:tcW w:w="2943" w:type="dxa"/>
            <w:vMerge/>
            <w:vAlign w:val="center"/>
          </w:tcPr>
          <w:p w:rsidR="00FA63B8" w:rsidRPr="000505F8" w:rsidRDefault="00FA63B8" w:rsidP="00441CFC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A63B8" w:rsidRPr="000505F8" w:rsidRDefault="00FA63B8" w:rsidP="00441CFC">
            <w:pPr>
              <w:widowControl/>
              <w:spacing w:line="27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:rsidR="00FA63B8" w:rsidRPr="000505F8" w:rsidRDefault="00FA63B8" w:rsidP="00441CFC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FA63B8" w:rsidRPr="000505F8" w:rsidRDefault="00FA63B8" w:rsidP="00441CFC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A63B8" w:rsidRPr="000505F8">
        <w:trPr>
          <w:jc w:val="center"/>
        </w:trPr>
        <w:tc>
          <w:tcPr>
            <w:tcW w:w="2943" w:type="dxa"/>
            <w:vMerge/>
            <w:vAlign w:val="center"/>
          </w:tcPr>
          <w:p w:rsidR="00FA63B8" w:rsidRPr="000505F8" w:rsidRDefault="00FA63B8" w:rsidP="00441CFC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A63B8" w:rsidRPr="000505F8" w:rsidRDefault="00FA63B8" w:rsidP="00441CFC">
            <w:pPr>
              <w:widowControl/>
              <w:spacing w:line="27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:rsidR="00FA63B8" w:rsidRPr="000505F8" w:rsidRDefault="00FA63B8" w:rsidP="00441CFC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FA63B8" w:rsidRPr="000505F8" w:rsidRDefault="00FA63B8" w:rsidP="00441CFC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A63B8" w:rsidRPr="000505F8">
        <w:trPr>
          <w:jc w:val="center"/>
        </w:trPr>
        <w:tc>
          <w:tcPr>
            <w:tcW w:w="2943" w:type="dxa"/>
            <w:vMerge/>
            <w:vAlign w:val="center"/>
          </w:tcPr>
          <w:p w:rsidR="00FA63B8" w:rsidRPr="000505F8" w:rsidRDefault="00FA63B8" w:rsidP="00441CFC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A63B8" w:rsidRPr="000505F8" w:rsidRDefault="00FA63B8" w:rsidP="00441CFC">
            <w:pPr>
              <w:widowControl/>
              <w:spacing w:line="27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:rsidR="00FA63B8" w:rsidRPr="000505F8" w:rsidRDefault="00FA63B8" w:rsidP="00441CFC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FA63B8" w:rsidRPr="000505F8" w:rsidRDefault="00FA63B8" w:rsidP="00441CFC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A63B8" w:rsidRPr="000505F8">
        <w:trPr>
          <w:jc w:val="center"/>
        </w:trPr>
        <w:tc>
          <w:tcPr>
            <w:tcW w:w="2943" w:type="dxa"/>
            <w:vMerge/>
            <w:vAlign w:val="center"/>
          </w:tcPr>
          <w:p w:rsidR="00FA63B8" w:rsidRPr="000505F8" w:rsidRDefault="00FA63B8" w:rsidP="00441CFC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A63B8" w:rsidRPr="000505F8" w:rsidRDefault="00FA63B8" w:rsidP="00441CFC">
            <w:pPr>
              <w:widowControl/>
              <w:spacing w:line="27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:rsidR="00FA63B8" w:rsidRPr="000505F8" w:rsidRDefault="00FA63B8" w:rsidP="00441CFC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FA63B8" w:rsidRPr="000505F8" w:rsidRDefault="00FA63B8" w:rsidP="00441CFC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FA63B8" w:rsidRDefault="00FA63B8" w:rsidP="00B0152D"/>
    <w:sectPr w:rsidR="00FA63B8" w:rsidSect="00E3476B">
      <w:footerReference w:type="default" r:id="rId6"/>
      <w:pgSz w:w="16840" w:h="11907" w:orient="landscape" w:code="9"/>
      <w:pgMar w:top="1418" w:right="1531" w:bottom="1418" w:left="1531" w:header="851" w:footer="992" w:gutter="0"/>
      <w:pgNumType w:fmt="numberInDash" w:start="14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3B8" w:rsidRDefault="00FA63B8">
      <w:r>
        <w:separator/>
      </w:r>
    </w:p>
  </w:endnote>
  <w:endnote w:type="continuationSeparator" w:id="0">
    <w:p w:rsidR="00FA63B8" w:rsidRDefault="00FA63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3B8" w:rsidRPr="00E3476B" w:rsidRDefault="00FA63B8" w:rsidP="00142386">
    <w:pPr>
      <w:pStyle w:val="Footer"/>
      <w:framePr w:wrap="auto" w:vAnchor="text" w:hAnchor="margin" w:xAlign="outside" w:y="1"/>
      <w:rPr>
        <w:rStyle w:val="PageNumber"/>
        <w:sz w:val="28"/>
        <w:szCs w:val="28"/>
      </w:rPr>
    </w:pPr>
    <w:r w:rsidRPr="00E3476B">
      <w:rPr>
        <w:rStyle w:val="PageNumber"/>
        <w:sz w:val="28"/>
        <w:szCs w:val="28"/>
      </w:rPr>
      <w:fldChar w:fldCharType="begin"/>
    </w:r>
    <w:r w:rsidRPr="00E3476B">
      <w:rPr>
        <w:rStyle w:val="PageNumber"/>
        <w:sz w:val="28"/>
        <w:szCs w:val="28"/>
      </w:rPr>
      <w:instrText xml:space="preserve">PAGE  </w:instrText>
    </w:r>
    <w:r w:rsidRPr="00E3476B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- 14 -</w:t>
    </w:r>
    <w:r w:rsidRPr="00E3476B">
      <w:rPr>
        <w:rStyle w:val="PageNumber"/>
        <w:sz w:val="28"/>
        <w:szCs w:val="28"/>
      </w:rPr>
      <w:fldChar w:fldCharType="end"/>
    </w:r>
  </w:p>
  <w:p w:rsidR="00FA63B8" w:rsidRDefault="00FA63B8" w:rsidP="00E3476B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3B8" w:rsidRDefault="00FA63B8">
      <w:r>
        <w:separator/>
      </w:r>
    </w:p>
  </w:footnote>
  <w:footnote w:type="continuationSeparator" w:id="0">
    <w:p w:rsidR="00FA63B8" w:rsidRDefault="00FA63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152D"/>
    <w:rsid w:val="000505F8"/>
    <w:rsid w:val="00142386"/>
    <w:rsid w:val="001F2614"/>
    <w:rsid w:val="0032437C"/>
    <w:rsid w:val="0036054B"/>
    <w:rsid w:val="00441CFC"/>
    <w:rsid w:val="006E7BF7"/>
    <w:rsid w:val="006F6478"/>
    <w:rsid w:val="007622E5"/>
    <w:rsid w:val="007F0CAF"/>
    <w:rsid w:val="008B7954"/>
    <w:rsid w:val="00932567"/>
    <w:rsid w:val="00B0152D"/>
    <w:rsid w:val="00D0208E"/>
    <w:rsid w:val="00D75AD7"/>
    <w:rsid w:val="00E02B78"/>
    <w:rsid w:val="00E3476B"/>
    <w:rsid w:val="00F067F3"/>
    <w:rsid w:val="00FA63B8"/>
    <w:rsid w:val="00FE7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52D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347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Times New Roman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E3476B"/>
  </w:style>
  <w:style w:type="paragraph" w:styleId="Header">
    <w:name w:val="header"/>
    <w:basedOn w:val="Normal"/>
    <w:link w:val="HeaderChar"/>
    <w:uiPriority w:val="99"/>
    <w:rsid w:val="00E347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24</Words>
  <Characters>142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吴琳赟</cp:lastModifiedBy>
  <cp:revision>5</cp:revision>
  <dcterms:created xsi:type="dcterms:W3CDTF">2016-09-21T11:09:00Z</dcterms:created>
  <dcterms:modified xsi:type="dcterms:W3CDTF">2016-09-29T01:59:00Z</dcterms:modified>
</cp:coreProperties>
</file>