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57E" w:rsidRPr="004928D5" w:rsidRDefault="00C4357E">
      <w:pPr>
        <w:rPr>
          <w:rFonts w:ascii="黑体" w:eastAsia="黑体" w:hAnsi="黑体" w:cs="Times New Roman"/>
          <w:sz w:val="32"/>
          <w:szCs w:val="32"/>
        </w:rPr>
      </w:pPr>
      <w:r w:rsidRPr="004928D5">
        <w:rPr>
          <w:rFonts w:ascii="黑体" w:eastAsia="黑体" w:hAnsi="黑体" w:cs="黑体" w:hint="eastAsia"/>
          <w:sz w:val="32"/>
          <w:szCs w:val="32"/>
        </w:rPr>
        <w:t>附件</w:t>
      </w:r>
      <w:r w:rsidRPr="004928D5">
        <w:rPr>
          <w:rFonts w:ascii="黑体" w:eastAsia="黑体" w:hAnsi="黑体" w:cs="黑体"/>
          <w:sz w:val="32"/>
          <w:szCs w:val="32"/>
        </w:rPr>
        <w:t>2</w:t>
      </w:r>
    </w:p>
    <w:tbl>
      <w:tblPr>
        <w:tblW w:w="9348" w:type="dxa"/>
        <w:jc w:val="center"/>
        <w:tblLayout w:type="fixed"/>
        <w:tblLook w:val="00A0"/>
      </w:tblPr>
      <w:tblGrid>
        <w:gridCol w:w="900"/>
        <w:gridCol w:w="3353"/>
        <w:gridCol w:w="1134"/>
        <w:gridCol w:w="1134"/>
        <w:gridCol w:w="2827"/>
      </w:tblGrid>
      <w:tr w:rsidR="00C4357E" w:rsidRPr="00D61F46">
        <w:trPr>
          <w:trHeight w:val="255"/>
          <w:tblHeader/>
          <w:jc w:val="center"/>
        </w:trPr>
        <w:tc>
          <w:tcPr>
            <w:tcW w:w="93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4357E" w:rsidRPr="004928D5" w:rsidRDefault="00C4357E" w:rsidP="00B13562">
            <w:pPr>
              <w:widowControl/>
              <w:jc w:val="center"/>
              <w:rPr>
                <w:rFonts w:ascii="方正小标宋简体" w:eastAsia="方正小标宋简体" w:hAnsi="黑体" w:cs="Times New Roman"/>
                <w:kern w:val="0"/>
                <w:sz w:val="44"/>
                <w:szCs w:val="44"/>
              </w:rPr>
            </w:pPr>
            <w:r w:rsidRPr="004928D5">
              <w:rPr>
                <w:rFonts w:ascii="方正小标宋简体" w:eastAsia="方正小标宋简体" w:hAnsi="黑体" w:cs="方正小标宋简体"/>
                <w:kern w:val="0"/>
                <w:sz w:val="44"/>
                <w:szCs w:val="44"/>
              </w:rPr>
              <w:t>2015</w:t>
            </w:r>
            <w:r w:rsidRPr="004928D5">
              <w:rPr>
                <w:rFonts w:ascii="方正小标宋简体" w:eastAsia="方正小标宋简体" w:hAnsi="黑体" w:cs="方正小标宋简体" w:hint="eastAsia"/>
                <w:kern w:val="0"/>
                <w:sz w:val="44"/>
                <w:szCs w:val="44"/>
              </w:rPr>
              <w:t>年常州市中小学电脑制作活动获奖名单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奖项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作品名称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作者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指导老师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小狐狸卖空气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施振嘉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王可嘉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常州市武进区前黄实验学校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张心怡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董芸倩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溧阳市上黄初级中学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梦幻乐园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郑冰倩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溧阳市实验初级中学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何去何从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熊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成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常州市钟楼实验中学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繁忙的交通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狄姝廷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婷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溧阳市第二中学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我的</w:t>
            </w:r>
            <w:r w:rsidRPr="004928D5">
              <w:rPr>
                <w:rFonts w:ascii="仿宋_GB2312" w:eastAsia="仿宋_GB2312" w:hAnsi="Arial" w:cs="仿宋_GB2312"/>
                <w:kern w:val="0"/>
              </w:rPr>
              <w:t>6D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老师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辛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hAnsi="Arial" w:cs="宋体" w:hint="eastAsia"/>
                <w:kern w:val="0"/>
              </w:rPr>
              <w:t>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冯超君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常州市武进区前黄实验学校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寒假印象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黄琳书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冯丽娟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常州市武进区寨桥初级中学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寻访</w:t>
            </w:r>
            <w:r w:rsidRPr="004928D5">
              <w:rPr>
                <w:rFonts w:ascii="仿宋_GB2312" w:eastAsia="仿宋_GB2312" w:hAnsi="Arial" w:cs="仿宋_GB2312"/>
                <w:kern w:val="0"/>
              </w:rPr>
              <w:t xml:space="preserve">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“圩墩遗址”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张海波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芦芝萍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常州市第四中学</w:t>
            </w:r>
          </w:p>
        </w:tc>
        <w:bookmarkStart w:id="0" w:name="_GoBack"/>
        <w:bookmarkEnd w:id="0"/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请节约用水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胡一鸣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葛海燕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生存的权利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曹嘉怡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石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宏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常州市第三中学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垂钓</w:t>
            </w:r>
            <w:r w:rsidRPr="004928D5">
              <w:rPr>
                <w:rFonts w:ascii="仿宋_GB2312" w:eastAsia="仿宋_GB2312" w:hAnsi="Arial" w:cs="Arial"/>
                <w:kern w:val="0"/>
              </w:rPr>
              <w:t>——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环保海报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徐艺帆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孙丽霞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金坛区第一中学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存储绿色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陈学九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潘文学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溧阳市竹箦中学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spacing w:val="-3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spacing w:val="-3"/>
                <w:kern w:val="0"/>
              </w:rPr>
              <w:t>计算机应用基础理论知识辅助学习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姚丽萍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蒋克明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溧阳市天目湖中等专业学校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仿宋_GB2312"/>
                <w:kern w:val="0"/>
              </w:rPr>
            </w:pPr>
            <w:r w:rsidRPr="004928D5">
              <w:rPr>
                <w:rFonts w:ascii="仿宋_GB2312" w:eastAsia="仿宋_GB2312" w:hAnsi="Arial" w:cs="仿宋_GB2312"/>
                <w:kern w:val="0"/>
              </w:rPr>
              <w:t>Study_e-waste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朱心怡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梧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常州市戚墅堰实验中学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华旦斑马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童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孔繁鹏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常州市北郊高级中学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追梦·逆风·</w:t>
            </w:r>
            <w:r w:rsidRPr="004928D5">
              <w:rPr>
                <w:rFonts w:ascii="仿宋_GB2312" w:hAnsi="Arial" w:cs="宋体" w:hint="eastAsia"/>
                <w:kern w:val="0"/>
              </w:rPr>
              <w:t>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李隽伦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梧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常州市戚墅堰实验中学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垃圾洲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耿英杰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陈禹晗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刘小峰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常州市新北区圩塘中心小学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鸟儿的“安居工程”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秦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亚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常州市武进区马杭中心小学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保卫家园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柯壮壮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蓉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常州市武进区宋剑湖小学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京剧进校园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顾涵烨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尤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焕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常州市武进区焦溪小学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同一个足球同一个梦想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陶欣悦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芮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清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常州市雕庄中心小学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春回大地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叶仁杰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秦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亚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常州市武进区马杭中心小学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我的中国梦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王欣未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秦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亚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常州市武进区马杭中心小学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国泰民安</w:t>
            </w:r>
            <w:r w:rsidRPr="004928D5">
              <w:rPr>
                <w:rFonts w:ascii="仿宋_GB2312" w:eastAsia="仿宋_GB2312" w:hAnsi="Arial" w:cs="仿宋_GB2312"/>
                <w:kern w:val="0"/>
              </w:rPr>
              <w:t xml:space="preserve">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幸福年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姜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孙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锋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常州市武进区卜弋小学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我的口袋宠物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张博文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丹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常州市荆川小学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老师为我过生日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许晶晶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是轶群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622C1F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622C1F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常州市武进区横山桥中心小学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十岁万里行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承浩彬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承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斐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622C1F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622C1F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常州市武进区湖塘桥实验小学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最后的老手艺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杜越昕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李志伟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常州市武进区郑陆中心小学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浩瀚宇宙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汤丰硕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钱胜浩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溧阳市实验小学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《大海的奇遇记》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沙洋烨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曹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hAnsi="Arial" w:cs="宋体" w:hint="eastAsia"/>
                <w:kern w:val="0"/>
              </w:rPr>
              <w:t>韡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常州市新北区龙虎塘中学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雾霾处理机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谢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穆瀚均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常州市花园中学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中国象棋人机对抗赛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程佳林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戴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雪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常州市花园中学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梦想之城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刘天桐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彭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炎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放飞希望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吴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朱丹萍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常州市新闸中学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东方神韵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是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胡宇锋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常州市武进区焦溪初级中学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海啸来了我不怕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韩劭雯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周凤华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常州市武进区湖塘实验中学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对浪费说</w:t>
            </w:r>
            <w:r w:rsidRPr="004928D5">
              <w:rPr>
                <w:rFonts w:ascii="仿宋_GB2312" w:eastAsia="仿宋_GB2312" w:hAnsi="Arial" w:cs="仿宋_GB2312"/>
                <w:kern w:val="0"/>
              </w:rPr>
              <w:t>NO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，我是“光盘”族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顾琴娣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常州市新桥中学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彩红家园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邹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王丽霞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常州市武进区寨桥初级中学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快乐家园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朱鑫雨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冯丽娟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常州市武进区寨桥初级中学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折纸天堂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徐昕辰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梁玉芳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常州市武进区星辰实验学校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极客联盟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沈俊儒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顾治君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常州市第二十四中学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懒驴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向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符淑</w:t>
            </w:r>
            <w:r w:rsidRPr="004928D5">
              <w:rPr>
                <w:rFonts w:ascii="仿宋_GB2312" w:hAnsi="Arial" w:cs="宋体" w:hint="eastAsia"/>
                <w:kern w:val="0"/>
              </w:rPr>
              <w:t>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城市有爱才完美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朱紫薇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孙丽霞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金坛区第一中学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淹城动物园宣传画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严国祥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常州市武进区横山桥高级中学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溧阳印象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李安伦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葛海燕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溧阳白茶宣传海报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张馨洁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江苏省溧阳中等专业学校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二十以内加减法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陈俊哲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瑜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溧阳市戴埠高级中学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中学生文明礼仪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刘禹杰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刘国建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常州市第五中学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倒带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孔繁鹏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常州市北郊高级中学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如果你问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林雨峰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郑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霞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江苏省前黄高级中学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飞翔的篮球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朱振东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安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燕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常州市新桥中学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小鱼的梦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张可馨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黄泽越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云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常州市武进区星韵学校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我爱吃汤圆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李春华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王苏君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常州市武进区礼嘉中心小学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宝贝，我们来了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田孝童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秦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亚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常州市武进区马杭中心小学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元宵节赏花灯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张博豪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秦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亚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常州市武进区马杭中心小学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河畔的猫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吴雨航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轶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常州市花园小学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渔趣最终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姚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烨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常州市武进区李公朴小学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未来除霾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金依诺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闵慧媛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常州市新北区三井实验小学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龙的传人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胡胜延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张俊芳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金坛区薛埠中心小学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团圆除夕夜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张小年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秦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亚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常州市武进区马杭中心小学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激情篮球赛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</w:t>
            </w:r>
            <w:r w:rsidRPr="004928D5">
              <w:rPr>
                <w:rFonts w:ascii="仿宋_GB2312" w:hAnsi="Arial" w:cs="宋体" w:hint="eastAsia"/>
                <w:kern w:val="0"/>
              </w:rPr>
              <w:t>垚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滢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常州市局前街小学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一节科学课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李梓涵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丹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常州市荆川小学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荷花台灯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王凌云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王晗羽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何佳佳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金坛区华城实验学校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星网摘要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薛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钱胜浩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溧阳市实验小学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老师，您好！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朱逸昀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高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鹰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常州市武进区星辰实验学校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二等奖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科学早餐，我喜欢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陈梓萌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许</w:t>
            </w:r>
            <w:r w:rsidRPr="004928D5">
              <w:rPr>
                <w:rFonts w:ascii="仿宋_GB2312" w:hAnsi="Arial" w:cs="宋体" w:hint="eastAsia"/>
                <w:kern w:val="0"/>
              </w:rPr>
              <w:t>喆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华红玉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常州市武进区东安实验学校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都是手机惹的祸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王一权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周凤华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常州市武进区湖塘实验中学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新螳螂捕蝉黄雀在后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穆瀚均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常州市花园中学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爱的成长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顾芷瑜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胡宇锋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常州市武进区焦溪初级中学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生如夏花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刘科伶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方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莲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常州市武进区焦溪初级中学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贿赂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顾佳怡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伍小艳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福寿绵绵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陈金菊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溧阳市第二中学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还我蓝天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顾舒涵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方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莲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常州市武进区焦溪初级中学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闹秋收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刘挺伟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常州市武进区马杭初级中学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反腐之风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静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常州市实验初级中学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旅游真轻松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杨雨佳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周凤华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常州市武进区湖塘实验中学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泥盆素兰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左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陈金娣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常州市北环中学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《雾霾》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袁心怡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李云玉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常州市新北区龙虎塘中学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《谁来拯救我》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陈诗怡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马玉蓉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溧阳市燕山中学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《沉默的低头一族》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费逸嘉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彭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炎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常州市新北区实验中学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穹顶之下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吴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高云菊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常州市北环中学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生活垃圾分类专题网站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滕常春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曹伟明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常州市武进区东青实验学校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环保新时尚</w:t>
            </w:r>
            <w:r w:rsidRPr="004928D5">
              <w:rPr>
                <w:rFonts w:ascii="仿宋_GB2312" w:eastAsia="仿宋_GB2312" w:hAnsi="Arial" w:cs="Arial"/>
                <w:kern w:val="0"/>
              </w:rPr>
              <w:t>—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苔藓地毯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吴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桐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陈子轩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青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王婷玉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常州市市北实验初级中学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科技梦想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周逸军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戚璐璐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萍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常州市武进区淹城初级中学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东青社区文体设施建设与使用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顾晓东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常州市武进区东青实验学校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我的</w:t>
            </w:r>
            <w:r w:rsidRPr="004928D5">
              <w:rPr>
                <w:rFonts w:ascii="仿宋_GB2312" w:eastAsia="仿宋_GB2312" w:hAnsi="Arial" w:cs="仿宋_GB2312"/>
                <w:kern w:val="0"/>
              </w:rPr>
              <w:t>Pascal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经历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徐奕阳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郁保国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常州市第二十四中学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水</w:t>
            </w:r>
            <w:r w:rsidRPr="004928D5">
              <w:rPr>
                <w:rFonts w:ascii="仿宋_GB2312" w:eastAsia="仿宋_GB2312" w:hAnsi="Arial" w:cs="Arial"/>
                <w:kern w:val="0"/>
              </w:rPr>
              <w:t>——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人类最宝贵的生命之源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万文静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路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敏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常州市勤业中学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闭门造车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符淑</w:t>
            </w:r>
            <w:r w:rsidRPr="004928D5">
              <w:rPr>
                <w:rFonts w:ascii="仿宋_GB2312" w:hAnsi="Arial" w:cs="宋体" w:hint="eastAsia"/>
                <w:kern w:val="0"/>
              </w:rPr>
              <w:t>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感恩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刘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hAnsi="Arial" w:cs="宋体" w:hint="eastAsia"/>
                <w:kern w:val="0"/>
              </w:rPr>
              <w:t>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常州市武进区湟里高级中学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请爱惜大自然的馈赠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浩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江苏省溧阳中等专业学校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小学文章《勇敢的小笋》插图版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邢秀芳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江苏省武进职业教育中心校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溧阳白茶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房科一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燕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溧阳市埭头中学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诱惑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黄锡凤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许晓波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还可以更鲜一点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赵飞帆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符淑</w:t>
            </w:r>
            <w:r w:rsidRPr="004928D5">
              <w:rPr>
                <w:rFonts w:ascii="仿宋_GB2312" w:hAnsi="Arial" w:cs="宋体" w:hint="eastAsia"/>
                <w:kern w:val="0"/>
              </w:rPr>
              <w:t>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最后的色彩标本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李志宏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葛海燕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端午节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张思达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潘铁军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溧阳市戴埠高级中学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水·泪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李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印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清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常州市北郊高级中学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绿色驱散“霾”藏已久的空间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张姝好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朱荣娟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江苏省溧阳中等专业学校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添加网络打印机小程序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丁书文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夏国生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常州市第三中学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突围十面霾伏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薛争延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何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丽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常州市第五中学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雏菊的春天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陶晓彬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顾琴娣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常州市新桥中学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勇闯高考楼之网游诱惑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郑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霞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江苏省前黄高级中学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记忆中的温暖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袁嘉莹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瑜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常州市田家炳高级中学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校园文明从我做起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杨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安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燕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常州市新桥中学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给晚上开车的爸爸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卜佳瑶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丹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常州市荆川小学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沙发和种子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张子勋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赵玲霞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金坛区汤庄小学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上学路上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彭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杭丽俊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金坛区建昌小学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和和美美一家子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周芝娴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是轶群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622C1F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622C1F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常州市武进区横山桥中心小学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放飞和平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杨清妍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陈红芳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常州市新北区薛家中心小学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养蚕记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尹志阳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尹志雨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张俊芳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金坛区薛埠中心小学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开饭</w:t>
            </w:r>
            <w:r w:rsidRPr="004928D5">
              <w:rPr>
                <w:rFonts w:ascii="仿宋_GB2312" w:hAnsi="Arial" w:cs="宋体" w:hint="eastAsia"/>
                <w:kern w:val="0"/>
              </w:rPr>
              <w:t>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庄司煜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施幼凤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常州市武进区礼嘉中心小学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万能复印机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曹天翼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包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玉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常州市实验小学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禁止乱砍滥伐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黄力兴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敏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常州市光华学校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空中花园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施雨豪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2C1A11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2C1A11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常州市武进区湖塘桥中心小学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甜秋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顾宇涵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尤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焕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常州市武进区焦溪小学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第一次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卞如嫣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樊里香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2C1A11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2C1A11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常州市武进区横山桥中心小学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环保</w:t>
            </w:r>
            <w:r w:rsidRPr="004928D5">
              <w:rPr>
                <w:rFonts w:ascii="仿宋_GB2312" w:eastAsia="仿宋_GB2312" w:hAnsi="Arial" w:cs="仿宋_GB2312"/>
                <w:kern w:val="0"/>
              </w:rPr>
              <w:t xml:space="preserve">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让地球更美丽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马蜜蜜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孙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锋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常州市武进区卜弋小学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今天我喂鸡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赵佳澜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是轶群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2C1A11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2C1A11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常州市武进区横山桥中心小学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嘴巴里的世界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陈</w:t>
            </w:r>
            <w:r w:rsidRPr="004928D5">
              <w:rPr>
                <w:rFonts w:ascii="仿宋_GB2312" w:hAnsi="Arial" w:cs="宋体" w:hint="eastAsia"/>
                <w:kern w:val="0"/>
              </w:rPr>
              <w:t>赟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滢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常州市局前街小学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和教育助力学习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江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赵玲霞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金坛区汤庄小学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智能路灯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魏子皓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吕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媛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溧阳市外国语学校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城市的未来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赵张甜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徐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佳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常州市武进湖塘桥中心小学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未来高架城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沈旭洋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丁丽娜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常州市武进区湖塘实验小学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乐在其中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姚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赵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萍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溧阳市外国语学校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爱护环境</w:t>
            </w:r>
            <w:r w:rsidRPr="004928D5">
              <w:rPr>
                <w:rFonts w:ascii="仿宋_GB2312" w:eastAsia="仿宋_GB2312" w:hAnsi="Arial" w:cs="仿宋_GB2312"/>
                <w:kern w:val="0"/>
              </w:rPr>
              <w:t xml:space="preserve"> </w:t>
            </w:r>
            <w:r w:rsidRPr="004928D5">
              <w:rPr>
                <w:rFonts w:ascii="仿宋_GB2312" w:eastAsia="仿宋_GB2312" w:hAnsi="宋体" w:cs="仿宋_GB2312" w:hint="eastAsia"/>
                <w:kern w:val="0"/>
              </w:rPr>
              <w:t>文明旅游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时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蒋玉娇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4928D5">
              <w:rPr>
                <w:rFonts w:ascii="仿宋_GB2312" w:eastAsia="仿宋_GB2312" w:hAnsi="宋体" w:cs="仿宋_GB2312" w:hint="eastAsia"/>
                <w:kern w:val="0"/>
              </w:rPr>
              <w:t>常州市光华学校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爱在阳光下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钱</w:t>
            </w:r>
            <w:r>
              <w:rPr>
                <w:rFonts w:ascii="仿宋_GB2312" w:eastAsia="仿宋_GB2312" w:hAnsi="Arial" w:cs="仿宋_GB2312"/>
                <w:kern w:val="0"/>
              </w:rPr>
              <w:t xml:space="preserve">  </w:t>
            </w:r>
            <w:r w:rsidRPr="004928D5">
              <w:rPr>
                <w:rFonts w:ascii="仿宋_GB2312" w:eastAsia="仿宋_GB2312" w:hAnsi="Arial" w:cs="仿宋_GB2312" w:hint="eastAsia"/>
                <w:kern w:val="0"/>
              </w:rPr>
              <w:t>丞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宋莉萍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2C1A11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spacing w:val="-5"/>
                <w:kern w:val="0"/>
              </w:rPr>
            </w:pPr>
            <w:r w:rsidRPr="002C1A11">
              <w:rPr>
                <w:rFonts w:ascii="仿宋_GB2312" w:eastAsia="仿宋_GB2312" w:hAnsi="Arial" w:cs="仿宋_GB2312" w:hint="eastAsia"/>
                <w:spacing w:val="-5"/>
                <w:kern w:val="0"/>
              </w:rPr>
              <w:t>常州市武进区横山桥中心小学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寒假去哪儿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王晨旭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施云春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常州市武进区星韵学校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开学那点事儿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屠翎茜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沈顺红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常州市清潭实验小学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爱在毅行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黄思雨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柏景琦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上官敏燕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常州市武进区李公朴小学</w:t>
            </w:r>
          </w:p>
        </w:tc>
      </w:tr>
      <w:tr w:rsidR="00C4357E" w:rsidRPr="00D61F46">
        <w:trPr>
          <w:trHeight w:val="482"/>
          <w:tblHeader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三等奖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只拣儿童多处行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常可涵</w:t>
            </w:r>
          </w:p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黄依云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符京雷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57E" w:rsidRPr="004928D5" w:rsidRDefault="00C4357E" w:rsidP="004928D5">
            <w:pPr>
              <w:widowControl/>
              <w:jc w:val="center"/>
              <w:rPr>
                <w:rFonts w:ascii="仿宋_GB2312" w:eastAsia="仿宋_GB2312" w:hAnsi="Arial" w:cs="Times New Roman"/>
                <w:kern w:val="0"/>
              </w:rPr>
            </w:pPr>
            <w:r w:rsidRPr="004928D5">
              <w:rPr>
                <w:rFonts w:ascii="仿宋_GB2312" w:eastAsia="仿宋_GB2312" w:hAnsi="Arial" w:cs="仿宋_GB2312" w:hint="eastAsia"/>
                <w:kern w:val="0"/>
              </w:rPr>
              <w:t>常州市新北区汤庄桥小学</w:t>
            </w:r>
          </w:p>
        </w:tc>
      </w:tr>
    </w:tbl>
    <w:p w:rsidR="00C4357E" w:rsidRPr="004928D5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Default="00C4357E">
      <w:pPr>
        <w:rPr>
          <w:rFonts w:cs="Times New Roman"/>
        </w:rPr>
      </w:pPr>
    </w:p>
    <w:p w:rsidR="00C4357E" w:rsidRPr="00B75139" w:rsidRDefault="00C4357E">
      <w:pPr>
        <w:rPr>
          <w:rFonts w:cs="Times New Roman"/>
        </w:rPr>
      </w:pPr>
    </w:p>
    <w:tbl>
      <w:tblPr>
        <w:tblW w:w="8412" w:type="dxa"/>
        <w:jc w:val="center"/>
        <w:tblLook w:val="00A0"/>
      </w:tblPr>
      <w:tblGrid>
        <w:gridCol w:w="1008"/>
        <w:gridCol w:w="1620"/>
        <w:gridCol w:w="1620"/>
        <w:gridCol w:w="4164"/>
      </w:tblGrid>
      <w:tr w:rsidR="00C4357E" w:rsidRPr="00D61F46">
        <w:trPr>
          <w:trHeight w:val="300"/>
          <w:jc w:val="center"/>
        </w:trPr>
        <w:tc>
          <w:tcPr>
            <w:tcW w:w="84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7E" w:rsidRDefault="00C4357E" w:rsidP="00A30503">
            <w:pPr>
              <w:widowControl/>
              <w:spacing w:line="700" w:lineRule="exact"/>
              <w:jc w:val="center"/>
              <w:rPr>
                <w:rFonts w:ascii="方正小标宋简体" w:eastAsia="方正小标宋简体" w:hAnsi="黑体" w:cs="Times New Roman"/>
                <w:kern w:val="0"/>
                <w:sz w:val="44"/>
                <w:szCs w:val="44"/>
              </w:rPr>
            </w:pPr>
            <w:r w:rsidRPr="002C1A11">
              <w:rPr>
                <w:rFonts w:ascii="方正小标宋简体" w:eastAsia="方正小标宋简体" w:hAnsi="黑体" w:cs="方正小标宋简体"/>
                <w:kern w:val="0"/>
                <w:sz w:val="44"/>
                <w:szCs w:val="44"/>
              </w:rPr>
              <w:t>2015</w:t>
            </w:r>
            <w:r w:rsidRPr="002C1A11">
              <w:rPr>
                <w:rFonts w:ascii="方正小标宋简体" w:eastAsia="方正小标宋简体" w:hAnsi="黑体" w:cs="方正小标宋简体" w:hint="eastAsia"/>
                <w:kern w:val="0"/>
                <w:sz w:val="44"/>
                <w:szCs w:val="44"/>
              </w:rPr>
              <w:t>年常州市中学生（初中）</w:t>
            </w:r>
          </w:p>
          <w:p w:rsidR="00C4357E" w:rsidRPr="002C1A11" w:rsidRDefault="00C4357E" w:rsidP="00A30503">
            <w:pPr>
              <w:widowControl/>
              <w:spacing w:line="700" w:lineRule="exact"/>
              <w:jc w:val="center"/>
              <w:rPr>
                <w:rFonts w:ascii="方正小标宋简体" w:eastAsia="方正小标宋简体" w:hAnsi="黑体" w:cs="Times New Roman"/>
                <w:kern w:val="0"/>
                <w:sz w:val="44"/>
                <w:szCs w:val="44"/>
              </w:rPr>
            </w:pPr>
            <w:r w:rsidRPr="002C1A11">
              <w:rPr>
                <w:rFonts w:ascii="方正小标宋简体" w:eastAsia="方正小标宋简体" w:hAnsi="黑体" w:cs="方正小标宋简体" w:hint="eastAsia"/>
                <w:kern w:val="0"/>
                <w:sz w:val="44"/>
                <w:szCs w:val="44"/>
              </w:rPr>
              <w:t>英语口语比赛获奖名单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奖项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选手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指导教师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邓可欣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曹志娟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常州外国语学校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沈妤恬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薄静怡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常州市正衡中学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黄怡婷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曹彬冰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常州外国语学校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戴敬承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蒋小平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武进区星辰实验学校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周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巢雪琴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常州市市北实验初中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周学成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刘黎敏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常州市实验初中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姜昀萱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李雪彬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常州市清潭中学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张可歆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顾一斌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武进区湖塘实验初中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李睿冰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芮志凤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溧阳市第六中学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沈辰也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吴亚琴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溧阳市实验初中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钱润恺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凡兴雯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常州市戚墅堰实验中学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一等奖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杨欣泽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韩志芳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华罗庚实验学校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吴琳燕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周春娟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常州市田家炳初中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朱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陈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璇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常州市正衡中学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袁浩洋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戴界蕾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常州市北郊初中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陈泓宇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陆玉兰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新区实验中学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王心有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金舒玲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溧阳市燕山中学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朱</w:t>
            </w:r>
            <w:r w:rsidRPr="002C1A11">
              <w:rPr>
                <w:rFonts w:ascii="仿宋_GB2312" w:eastAsia="仿宋_GB2312" w:cs="仿宋_GB2312"/>
                <w:kern w:val="0"/>
              </w:rPr>
              <w:t xml:space="preserve">  </w:t>
            </w:r>
            <w:r w:rsidRPr="002C1A11">
              <w:rPr>
                <w:rFonts w:ascii="仿宋_GB2312" w:hAnsi="宋体" w:cs="宋体" w:hint="eastAsia"/>
                <w:kern w:val="0"/>
              </w:rPr>
              <w:t>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殷秀婷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武进区前黄实验初中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蒋锡萍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仇卫星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嘉泽初中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尹晓凡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周妹近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横山桥初中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徐菁怡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陈敏智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常州市西林实验学校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王</w:t>
            </w:r>
            <w:r w:rsidRPr="002C1A11">
              <w:rPr>
                <w:rFonts w:ascii="仿宋_GB2312" w:eastAsia="仿宋_GB2312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芮</w:t>
            </w:r>
            <w:r w:rsidRPr="002C1A11">
              <w:rPr>
                <w:rFonts w:ascii="仿宋_GB2312" w:eastAsia="仿宋_GB2312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艳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溧阳市第二中学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唐义飞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孔晶晶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金坛区五中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周晓宇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何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锦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常州市丽华中学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王宇岐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王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帅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正衡中学天宁分校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濮泽珂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缪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艳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寨桥初中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苏仔豪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杨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洁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常州市实验初中天宁分校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薛靖蕾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钱文懿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常州市勤业中学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吴怡平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杨桃娟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郑陆初级中学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曹黄奕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秦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敏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常州市北环中学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彭宇翔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吴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鸣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常州市第二十四中学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周雨蝶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陆小华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焦溪初级中学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二等奖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丁松明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卢亚娟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常州市朝阳中学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金莫言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郝欢欢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常州市河海中学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唐可儿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曹永静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常州市第二十四中学天宁分校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吴晖东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梅丹萍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常州市兰陵中学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林清源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朱莎莎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新桥中学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郭雨卿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张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芳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常州市同济中学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吴盈莹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陈甫英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常州市翠竹中学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徐双蔚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潘叶飞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常州市钟楼实验学校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江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祁建英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常州市花园中学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侯雨鑫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刘晓东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东青实验学校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于清清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徐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芳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金坛区三中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麻淑琪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洪晓丽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邹区中学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秦嘉宁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李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英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卜弋中学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王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张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波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泰村中学</w:t>
            </w:r>
          </w:p>
        </w:tc>
      </w:tr>
      <w:tr w:rsidR="00C4357E" w:rsidRPr="00D61F46">
        <w:trPr>
          <w:trHeight w:val="482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三等奖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李可欣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刘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 w:rsidRPr="002C1A11">
              <w:rPr>
                <w:rFonts w:ascii="仿宋_GB2312" w:eastAsia="仿宋_GB2312" w:hAnsi="宋体" w:cs="仿宋_GB2312" w:hint="eastAsia"/>
                <w:kern w:val="0"/>
              </w:rPr>
              <w:t>青</w:t>
            </w:r>
          </w:p>
        </w:tc>
        <w:tc>
          <w:tcPr>
            <w:tcW w:w="4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57E" w:rsidRPr="002C1A11" w:rsidRDefault="00C4357E" w:rsidP="002C1A11">
            <w:pPr>
              <w:widowControl/>
              <w:jc w:val="center"/>
              <w:rPr>
                <w:rFonts w:ascii="仿宋_GB2312" w:eastAsia="仿宋_GB2312" w:cs="Times New Roman"/>
                <w:kern w:val="0"/>
              </w:rPr>
            </w:pPr>
            <w:r w:rsidRPr="002C1A11">
              <w:rPr>
                <w:rFonts w:ascii="仿宋_GB2312" w:eastAsia="仿宋_GB2312" w:hAnsi="宋体" w:cs="仿宋_GB2312" w:hint="eastAsia"/>
                <w:kern w:val="0"/>
              </w:rPr>
              <w:t>常州市新闸中学</w:t>
            </w:r>
          </w:p>
        </w:tc>
      </w:tr>
    </w:tbl>
    <w:p w:rsidR="00C4357E" w:rsidRPr="00B75139" w:rsidRDefault="00C4357E">
      <w:pPr>
        <w:rPr>
          <w:rFonts w:cs="Times New Roman"/>
        </w:rPr>
      </w:pPr>
    </w:p>
    <w:sectPr w:rsidR="00C4357E" w:rsidRPr="00B75139" w:rsidSect="00622C1F">
      <w:footerReference w:type="default" r:id="rId6"/>
      <w:pgSz w:w="11906" w:h="16838" w:code="9"/>
      <w:pgMar w:top="1701" w:right="1531" w:bottom="1701" w:left="1531" w:header="709" w:footer="1361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57E" w:rsidRDefault="00C4357E" w:rsidP="00177B2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4357E" w:rsidRDefault="00C4357E" w:rsidP="00177B2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57E" w:rsidRPr="004928D5" w:rsidRDefault="00C4357E" w:rsidP="0003172C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4928D5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4928D5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4928D5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- 16 -</w:t>
    </w:r>
    <w:r w:rsidRPr="004928D5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C4357E" w:rsidRDefault="00C4357E" w:rsidP="004928D5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57E" w:rsidRDefault="00C4357E" w:rsidP="00177B2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4357E" w:rsidRDefault="00C4357E" w:rsidP="00177B2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8B6"/>
    <w:rsid w:val="000303AF"/>
    <w:rsid w:val="0003172C"/>
    <w:rsid w:val="00177B28"/>
    <w:rsid w:val="00213B9D"/>
    <w:rsid w:val="00221243"/>
    <w:rsid w:val="002C1A11"/>
    <w:rsid w:val="003C48B7"/>
    <w:rsid w:val="004928D5"/>
    <w:rsid w:val="00622C1F"/>
    <w:rsid w:val="00783ABF"/>
    <w:rsid w:val="00806683"/>
    <w:rsid w:val="008A04F6"/>
    <w:rsid w:val="00A30503"/>
    <w:rsid w:val="00A348B6"/>
    <w:rsid w:val="00A755A2"/>
    <w:rsid w:val="00B13562"/>
    <w:rsid w:val="00B75139"/>
    <w:rsid w:val="00BF62A5"/>
    <w:rsid w:val="00C1350D"/>
    <w:rsid w:val="00C41DDD"/>
    <w:rsid w:val="00C4357E"/>
    <w:rsid w:val="00C638FA"/>
    <w:rsid w:val="00C82D2E"/>
    <w:rsid w:val="00CA5ADF"/>
    <w:rsid w:val="00CB4B9F"/>
    <w:rsid w:val="00D61F46"/>
    <w:rsid w:val="00D9004C"/>
    <w:rsid w:val="00E709BC"/>
    <w:rsid w:val="00F4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4F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77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77B2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77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77B28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4928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82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8</Pages>
  <Words>781</Words>
  <Characters>4452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djghy</dc:creator>
  <cp:keywords/>
  <dc:description/>
  <cp:lastModifiedBy>吴琳赟</cp:lastModifiedBy>
  <cp:revision>9</cp:revision>
  <dcterms:created xsi:type="dcterms:W3CDTF">2015-12-28T03:03:00Z</dcterms:created>
  <dcterms:modified xsi:type="dcterms:W3CDTF">2016-01-05T07:21:00Z</dcterms:modified>
</cp:coreProperties>
</file>