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799" w:rsidRPr="00C6336B" w:rsidRDefault="00C66799">
      <w:pPr>
        <w:rPr>
          <w:rFonts w:ascii="黑体" w:eastAsia="黑体" w:hAnsi="黑体" w:cs="Times New Roman"/>
          <w:color w:val="000000"/>
          <w:sz w:val="32"/>
          <w:szCs w:val="32"/>
        </w:rPr>
      </w:pPr>
      <w:bookmarkStart w:id="0" w:name="_GoBack"/>
      <w:r w:rsidRPr="00C6336B">
        <w:rPr>
          <w:rFonts w:ascii="黑体" w:eastAsia="黑体" w:hAnsi="黑体" w:cs="黑体" w:hint="eastAsia"/>
          <w:color w:val="000000"/>
          <w:sz w:val="32"/>
          <w:szCs w:val="32"/>
        </w:rPr>
        <w:t>附件</w:t>
      </w:r>
      <w:r w:rsidRPr="00C6336B">
        <w:rPr>
          <w:rFonts w:ascii="黑体" w:eastAsia="黑体" w:hAnsi="黑体" w:cs="黑体"/>
          <w:color w:val="000000"/>
          <w:sz w:val="32"/>
          <w:szCs w:val="32"/>
        </w:rPr>
        <w:t>1</w:t>
      </w:r>
    </w:p>
    <w:tbl>
      <w:tblPr>
        <w:tblW w:w="14072" w:type="dxa"/>
        <w:jc w:val="center"/>
        <w:tblLook w:val="00A0"/>
      </w:tblPr>
      <w:tblGrid>
        <w:gridCol w:w="924"/>
        <w:gridCol w:w="1155"/>
        <w:gridCol w:w="2741"/>
        <w:gridCol w:w="2601"/>
        <w:gridCol w:w="2502"/>
        <w:gridCol w:w="992"/>
        <w:gridCol w:w="2189"/>
        <w:gridCol w:w="968"/>
      </w:tblGrid>
      <w:tr w:rsidR="00C66799" w:rsidRPr="000117F3">
        <w:trPr>
          <w:trHeight w:val="563"/>
          <w:jc w:val="center"/>
        </w:trPr>
        <w:tc>
          <w:tcPr>
            <w:tcW w:w="14072" w:type="dxa"/>
            <w:gridSpan w:val="8"/>
            <w:tcBorders>
              <w:bottom w:val="single" w:sz="4" w:space="0" w:color="auto"/>
            </w:tcBorders>
            <w:vAlign w:val="center"/>
          </w:tcPr>
          <w:p w:rsidR="00C66799" w:rsidRPr="00C6336B" w:rsidRDefault="00C66799" w:rsidP="00BB6A56">
            <w:pPr>
              <w:widowControl/>
              <w:jc w:val="center"/>
              <w:rPr>
                <w:rFonts w:ascii="方正小标宋简体" w:eastAsia="方正小标宋简体" w:hAnsi="黑体" w:cs="Times New Roman"/>
                <w:color w:val="000000"/>
                <w:kern w:val="0"/>
                <w:sz w:val="44"/>
                <w:szCs w:val="44"/>
              </w:rPr>
            </w:pPr>
            <w:r w:rsidRPr="00C6336B">
              <w:rPr>
                <w:rFonts w:ascii="方正小标宋简体" w:eastAsia="方正小标宋简体" w:hAnsi="黑体" w:cs="方正小标宋简体"/>
                <w:color w:val="000000"/>
                <w:kern w:val="0"/>
                <w:sz w:val="44"/>
                <w:szCs w:val="44"/>
              </w:rPr>
              <w:t>2015</w:t>
            </w:r>
            <w:r w:rsidRPr="00C6336B">
              <w:rPr>
                <w:rFonts w:ascii="方正小标宋简体" w:eastAsia="方正小标宋简体" w:hAnsi="黑体" w:cs="方正小标宋简体" w:hint="eastAsia"/>
                <w:color w:val="000000"/>
                <w:kern w:val="0"/>
                <w:sz w:val="44"/>
                <w:szCs w:val="44"/>
              </w:rPr>
              <w:t>年常州市网络团队教研比赛获奖名单</w:t>
            </w:r>
          </w:p>
        </w:tc>
      </w:tr>
      <w:tr w:rsidR="00C66799" w:rsidRPr="000117F3">
        <w:trPr>
          <w:trHeight w:val="482"/>
          <w:jc w:val="center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奖项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学科</w:t>
            </w: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学校名称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姓名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学校名称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姓名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学校名称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姓名</w:t>
            </w:r>
          </w:p>
        </w:tc>
      </w:tr>
      <w:tr w:rsidR="00C66799" w:rsidRPr="000117F3">
        <w:trPr>
          <w:trHeight w:val="482"/>
          <w:jc w:val="center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一等奖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初中数学</w:t>
            </w: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金坛市白塔中学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何丽华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华罗庚实验学校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谢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丽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金坛市直溪中学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王国俊</w:t>
            </w:r>
          </w:p>
        </w:tc>
      </w:tr>
      <w:tr w:rsidR="00C66799" w:rsidRPr="000117F3">
        <w:trPr>
          <w:trHeight w:val="482"/>
          <w:jc w:val="center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一等奖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初中数学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常州市北环中学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胡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珏</w:t>
            </w:r>
            <w:r w:rsidRPr="00C6336B"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沈良琴</w:t>
            </w:r>
            <w:r w:rsidRPr="00C6336B"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陆新亚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</w:tr>
      <w:tr w:rsidR="00C66799" w:rsidRPr="000117F3">
        <w:trPr>
          <w:trHeight w:val="482"/>
          <w:jc w:val="center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一等奖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初中数学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常州市第二十四中学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戴黎军</w:t>
            </w:r>
            <w:r w:rsidRPr="00C6336B"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王一新</w:t>
            </w:r>
            <w:r w:rsidRPr="00C6336B"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许秋霞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</w:tr>
      <w:tr w:rsidR="00C66799" w:rsidRPr="000117F3">
        <w:trPr>
          <w:trHeight w:val="482"/>
          <w:jc w:val="center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初中数学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新北区实验中学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盛小青</w:t>
            </w:r>
            <w:r w:rsidRPr="00C6336B"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曹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宣</w:t>
            </w:r>
            <w:r w:rsidRPr="00C6336B"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展翼飞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</w:tr>
      <w:tr w:rsidR="00C66799" w:rsidRPr="000117F3">
        <w:trPr>
          <w:trHeight w:val="482"/>
          <w:jc w:val="center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初中数学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溧阳市第六中学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李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跃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孙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权</w:t>
            </w:r>
            <w:r w:rsidRPr="00C6336B"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居素琴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</w:tr>
      <w:tr w:rsidR="00C66799" w:rsidRPr="000117F3">
        <w:trPr>
          <w:trHeight w:val="482"/>
          <w:jc w:val="center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初中数学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常州市武进区前黄实验学校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徐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宏</w:t>
            </w:r>
            <w:r w:rsidRPr="00C6336B"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刘长友</w:t>
            </w:r>
            <w:r w:rsidRPr="00C6336B"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周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亮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</w:tr>
      <w:tr w:rsidR="00C66799" w:rsidRPr="000117F3">
        <w:trPr>
          <w:trHeight w:val="482"/>
          <w:jc w:val="center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初中数学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常州市武进区淹城初级中学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周兴军</w:t>
            </w:r>
            <w:r w:rsidRPr="00C6336B"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蒋丽锦</w:t>
            </w:r>
            <w:r w:rsidRPr="00C6336B"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陈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桃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</w:tr>
      <w:tr w:rsidR="00C66799" w:rsidRPr="000117F3">
        <w:trPr>
          <w:trHeight w:val="482"/>
          <w:jc w:val="center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一等奖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初中美术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新北区实验中学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张美荣</w:t>
            </w:r>
            <w:r w:rsidRPr="00C6336B"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徐文英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常州市河海中学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马郁茜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</w:tr>
      <w:tr w:rsidR="00C66799" w:rsidRPr="000117F3">
        <w:trPr>
          <w:trHeight w:val="482"/>
          <w:jc w:val="center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一等奖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初中美术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常州市戚墅堰实验中学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靳智玲</w:t>
            </w:r>
            <w:r w:rsidRPr="00C6336B"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杨荣蓉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常州市潞城中学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朱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琳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</w:tr>
      <w:tr w:rsidR="00C66799" w:rsidRPr="000117F3">
        <w:trPr>
          <w:trHeight w:val="482"/>
          <w:jc w:val="center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一等奖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初中美术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常州市武进区星辰实验学校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丁伟英</w:t>
            </w:r>
            <w:r w:rsidRPr="00C6336B"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王雪霜</w:t>
            </w:r>
            <w:r w:rsidRPr="00C6336B"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徐敏洁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</w:tr>
      <w:tr w:rsidR="00C66799" w:rsidRPr="000117F3">
        <w:trPr>
          <w:trHeight w:val="482"/>
          <w:jc w:val="center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初中美术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金坛市第二中学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胡婷芝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金坛市第三中学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是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洁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金坛市茅麓中学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董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海</w:t>
            </w:r>
          </w:p>
        </w:tc>
      </w:tr>
      <w:tr w:rsidR="00C66799" w:rsidRPr="000117F3">
        <w:trPr>
          <w:trHeight w:val="482"/>
          <w:jc w:val="center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初中美术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常州市钟楼实验中学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石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敏</w:t>
            </w:r>
            <w:r w:rsidRPr="00C6336B"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杨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帆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常州市新闸中学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朱丹萍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</w:tr>
      <w:tr w:rsidR="00C66799" w:rsidRPr="000117F3">
        <w:trPr>
          <w:trHeight w:val="482"/>
          <w:jc w:val="center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初中美术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溧阳市光华初级中学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孙兰君</w:t>
            </w:r>
            <w:r w:rsidRPr="00C6336B"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谢金贤</w:t>
            </w:r>
            <w:r w:rsidRPr="00C6336B"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庄铭杰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</w:tr>
      <w:tr w:rsidR="00C66799" w:rsidRPr="000117F3">
        <w:trPr>
          <w:trHeight w:val="482"/>
          <w:jc w:val="center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初中美术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常州市武进区湖塘实验中学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狄云娟</w:t>
            </w:r>
            <w:r w:rsidRPr="00C6336B"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尤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斐</w:t>
            </w:r>
            <w:r w:rsidRPr="00C6336B"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朱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虹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</w:tr>
      <w:tr w:rsidR="00C66799" w:rsidRPr="000117F3">
        <w:trPr>
          <w:trHeight w:val="482"/>
          <w:jc w:val="center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一等奖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小学音乐</w:t>
            </w: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湖塘桥中心小学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刘莉芬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湖塘桥中心小学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张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丽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湖塘桥中心小学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周振华</w:t>
            </w:r>
          </w:p>
        </w:tc>
      </w:tr>
      <w:tr w:rsidR="00C66799" w:rsidRPr="000117F3">
        <w:trPr>
          <w:trHeight w:val="482"/>
          <w:jc w:val="center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一等奖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小学音乐</w:t>
            </w: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钟楼实验小学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赵学健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新闸中心小学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王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倩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常州市实验小学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赵旦丹</w:t>
            </w:r>
          </w:p>
        </w:tc>
      </w:tr>
      <w:tr w:rsidR="00C66799" w:rsidRPr="000117F3">
        <w:trPr>
          <w:trHeight w:val="482"/>
          <w:jc w:val="center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一等奖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小学音乐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金坛市河滨小学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李云波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金坛市城西小学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钱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灵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金坛市明珍实验学校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沈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琴</w:t>
            </w:r>
          </w:p>
        </w:tc>
      </w:tr>
      <w:tr w:rsidR="00C66799" w:rsidRPr="000117F3">
        <w:trPr>
          <w:trHeight w:val="482"/>
          <w:jc w:val="center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小学音乐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新北区小河中心小学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郑永军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新北区小河中心小学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甘小凤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新北区小河中心小学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张馨阳</w:t>
            </w:r>
          </w:p>
        </w:tc>
      </w:tr>
      <w:tr w:rsidR="00C66799" w:rsidRPr="000117F3">
        <w:trPr>
          <w:trHeight w:val="482"/>
          <w:jc w:val="center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小学音乐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第二实验小学教育集团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李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静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北郊小学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周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瑾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红梅实验小学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顾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艳</w:t>
            </w:r>
          </w:p>
        </w:tc>
      </w:tr>
      <w:tr w:rsidR="00C66799" w:rsidRPr="000117F3">
        <w:trPr>
          <w:trHeight w:val="482"/>
          <w:jc w:val="center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小学音乐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清英外国语学校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邵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青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清英外国语学校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申晓松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清英外国语学校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戴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睿</w:t>
            </w:r>
          </w:p>
        </w:tc>
      </w:tr>
      <w:tr w:rsidR="00C66799" w:rsidRPr="000117F3">
        <w:trPr>
          <w:trHeight w:val="482"/>
          <w:jc w:val="center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小学音乐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湖塘桥实验小学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沈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莉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湖塘桥实验小学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屠昀璐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湖塘桥实验小学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周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玲</w:t>
            </w:r>
          </w:p>
        </w:tc>
      </w:tr>
      <w:tr w:rsidR="00C66799" w:rsidRPr="000117F3">
        <w:trPr>
          <w:trHeight w:val="482"/>
          <w:jc w:val="center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小学音乐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溧阳市外国语学校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汪正玉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溧阳市外国语学校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袁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飞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溧阳市外国语学校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赵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萍</w:t>
            </w:r>
          </w:p>
        </w:tc>
      </w:tr>
      <w:tr w:rsidR="00C66799" w:rsidRPr="000117F3">
        <w:trPr>
          <w:trHeight w:val="482"/>
          <w:jc w:val="center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一等奖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小学科学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新北区百草园小学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章丽红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新北区新桥实验小学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韩绪丽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新北区新桥实验小学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宗红芬</w:t>
            </w:r>
          </w:p>
        </w:tc>
      </w:tr>
      <w:tr w:rsidR="00C66799" w:rsidRPr="000117F3">
        <w:trPr>
          <w:trHeight w:val="482"/>
          <w:jc w:val="center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一等奖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小学科学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星辰实验学校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朱春烨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星辰实验学校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冯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强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星辰实验学校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李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敏</w:t>
            </w:r>
          </w:p>
        </w:tc>
      </w:tr>
      <w:tr w:rsidR="00C66799" w:rsidRPr="000117F3">
        <w:trPr>
          <w:trHeight w:val="482"/>
          <w:jc w:val="center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一等奖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小学科学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溧阳市外国语学校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徐春明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溧阳市外国语学校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汪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云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溧阳市外国语学校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缪定智</w:t>
            </w:r>
          </w:p>
        </w:tc>
      </w:tr>
      <w:tr w:rsidR="00C66799" w:rsidRPr="000117F3">
        <w:trPr>
          <w:trHeight w:val="482"/>
          <w:jc w:val="center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小学科学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常州市戚墅堰东方小学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冯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凯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常州市戚墅堰东方小学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单志贤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spacing w:val="-8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spacing w:val="-8"/>
                <w:kern w:val="0"/>
              </w:rPr>
              <w:t>常州市戚墅堰东方小学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陈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娟</w:t>
            </w:r>
          </w:p>
        </w:tc>
      </w:tr>
      <w:tr w:rsidR="00C66799" w:rsidRPr="000117F3">
        <w:trPr>
          <w:trHeight w:val="482"/>
          <w:jc w:val="center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小学科学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觅渡桥小学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周春花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觅渡桥小学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强昌春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觅渡桥小学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蒋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燕</w:t>
            </w:r>
          </w:p>
        </w:tc>
      </w:tr>
      <w:tr w:rsidR="00C66799" w:rsidRPr="000117F3">
        <w:trPr>
          <w:trHeight w:val="482"/>
          <w:jc w:val="center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小学科学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金坛市茅麓小学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邓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云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金坛市明珍实验学校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王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钧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金坛市水北小学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尹小燕</w:t>
            </w:r>
          </w:p>
        </w:tc>
      </w:tr>
      <w:tr w:rsidR="00C66799" w:rsidRPr="000117F3">
        <w:trPr>
          <w:trHeight w:val="482"/>
          <w:jc w:val="center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小学科学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湖塘桥中心小学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杨苏兰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湖塘桥中心小学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刘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婷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花园小学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沈郁雯</w:t>
            </w:r>
          </w:p>
        </w:tc>
      </w:tr>
      <w:tr w:rsidR="00C66799" w:rsidRPr="000117F3">
        <w:trPr>
          <w:trHeight w:val="482"/>
          <w:jc w:val="center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小学科学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朝阳二小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王晓雪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第二实验小学教育集团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陈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益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北郊小学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C6336B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朱宇峰</w:t>
            </w:r>
          </w:p>
        </w:tc>
      </w:tr>
    </w:tbl>
    <w:p w:rsidR="00C66799" w:rsidRPr="00D721A9" w:rsidRDefault="00C66799">
      <w:pPr>
        <w:rPr>
          <w:rFonts w:cs="Times New Roman"/>
          <w:color w:val="000000"/>
        </w:rPr>
      </w:pPr>
    </w:p>
    <w:p w:rsidR="00C66799" w:rsidRPr="00D721A9" w:rsidRDefault="00C66799">
      <w:pPr>
        <w:rPr>
          <w:rFonts w:cs="Times New Roman"/>
          <w:color w:val="000000"/>
        </w:rPr>
        <w:sectPr w:rsidR="00C66799" w:rsidRPr="00D721A9" w:rsidSect="00132952">
          <w:footerReference w:type="default" r:id="rId6"/>
          <w:pgSz w:w="16838" w:h="11906" w:orient="landscape" w:code="9"/>
          <w:pgMar w:top="1418" w:right="1134" w:bottom="1418" w:left="1134" w:header="851" w:footer="992" w:gutter="0"/>
          <w:pgNumType w:fmt="numberInDash" w:start="3"/>
          <w:cols w:space="425"/>
          <w:docGrid w:type="lines" w:linePitch="312"/>
        </w:sectPr>
      </w:pPr>
    </w:p>
    <w:p w:rsidR="00C66799" w:rsidRPr="00C6336B" w:rsidRDefault="00C66799" w:rsidP="00E04591">
      <w:pPr>
        <w:jc w:val="center"/>
        <w:rPr>
          <w:rFonts w:ascii="方正大标宋简体" w:eastAsia="方正大标宋简体" w:hAnsi="黑体" w:cs="Times New Roman"/>
          <w:color w:val="000000"/>
          <w:sz w:val="44"/>
          <w:szCs w:val="44"/>
        </w:rPr>
      </w:pPr>
      <w:r w:rsidRPr="00C6336B">
        <w:rPr>
          <w:rFonts w:ascii="方正大标宋简体" w:eastAsia="方正大标宋简体" w:hAnsi="黑体" w:cs="方正大标宋简体"/>
          <w:color w:val="000000"/>
          <w:sz w:val="44"/>
          <w:szCs w:val="44"/>
        </w:rPr>
        <w:t>2015</w:t>
      </w:r>
      <w:r w:rsidRPr="00C6336B">
        <w:rPr>
          <w:rFonts w:ascii="方正大标宋简体" w:eastAsia="方正大标宋简体" w:hAnsi="黑体" w:cs="方正大标宋简体" w:hint="eastAsia"/>
          <w:color w:val="000000"/>
          <w:sz w:val="44"/>
          <w:szCs w:val="44"/>
        </w:rPr>
        <w:t>年常州市多媒体教育软件比赛获奖作品</w:t>
      </w:r>
    </w:p>
    <w:tbl>
      <w:tblPr>
        <w:tblW w:w="9285" w:type="dxa"/>
        <w:jc w:val="center"/>
        <w:tblLook w:val="00A0"/>
      </w:tblPr>
      <w:tblGrid>
        <w:gridCol w:w="919"/>
        <w:gridCol w:w="3612"/>
        <w:gridCol w:w="1788"/>
        <w:gridCol w:w="2966"/>
      </w:tblGrid>
      <w:tr w:rsidR="00C66799" w:rsidRPr="00C6336B">
        <w:trPr>
          <w:trHeight w:val="482"/>
          <w:jc w:val="center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奖项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作品名称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作者</w:t>
            </w:r>
          </w:p>
        </w:tc>
        <w:tc>
          <w:tcPr>
            <w:tcW w:w="2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学校</w:t>
            </w:r>
          </w:p>
        </w:tc>
      </w:tr>
      <w:tr w:rsidR="00C66799" w:rsidRPr="00C6336B">
        <w:trPr>
          <w:trHeight w:val="482"/>
          <w:jc w:val="center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一等奖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中外民间玩具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褚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淇</w:t>
            </w:r>
          </w:p>
        </w:tc>
        <w:tc>
          <w:tcPr>
            <w:tcW w:w="2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常州市盛毓度小学</w:t>
            </w:r>
          </w:p>
        </w:tc>
      </w:tr>
      <w:tr w:rsidR="00C66799" w:rsidRPr="00C6336B">
        <w:trPr>
          <w:trHeight w:val="482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一等奖</w:t>
            </w:r>
          </w:p>
        </w:tc>
        <w:tc>
          <w:tcPr>
            <w:tcW w:w="3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南方的土壤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姚炳华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常州市潞城中学</w:t>
            </w:r>
          </w:p>
        </w:tc>
      </w:tr>
      <w:tr w:rsidR="00C66799" w:rsidRPr="00C6336B">
        <w:trPr>
          <w:trHeight w:val="482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一等奖</w:t>
            </w:r>
          </w:p>
        </w:tc>
        <w:tc>
          <w:tcPr>
            <w:tcW w:w="3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小威向前冲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刘智慧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汪田田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常州市新北区银河幼儿园</w:t>
            </w:r>
          </w:p>
        </w:tc>
      </w:tr>
      <w:tr w:rsidR="00C66799" w:rsidRPr="00C6336B">
        <w:trPr>
          <w:trHeight w:val="482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一等奖</w:t>
            </w:r>
          </w:p>
        </w:tc>
        <w:tc>
          <w:tcPr>
            <w:tcW w:w="3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大家一起做陶艺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吴宁玉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</w:t>
            </w:r>
            <w:r w:rsidRPr="00C6336B"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刘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婷</w:t>
            </w:r>
            <w:r w:rsidRPr="00C6336B"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顾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杰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常州市勤业新村幼儿园</w:t>
            </w:r>
          </w:p>
        </w:tc>
      </w:tr>
      <w:tr w:rsidR="00C66799" w:rsidRPr="00C6336B">
        <w:trPr>
          <w:trHeight w:val="482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一等奖</w:t>
            </w:r>
          </w:p>
        </w:tc>
        <w:tc>
          <w:tcPr>
            <w:tcW w:w="3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智能机器人</w:t>
            </w:r>
            <w:r w:rsidRPr="00C6336B">
              <w:rPr>
                <w:rFonts w:ascii="仿宋_GB2312" w:eastAsia="仿宋_GB2312" w:hAnsi="宋体" w:cs="仿宋_GB2312"/>
                <w:color w:val="000000"/>
                <w:kern w:val="0"/>
              </w:rPr>
              <w:t>—</w:t>
            </w:r>
            <w:r w:rsidRPr="00C6336B">
              <w:rPr>
                <w:rFonts w:ascii="仿宋_GB2312" w:eastAsia="仿宋_GB2312" w:hAnsi="宋体" w:cs="仿宋_GB2312"/>
                <w:color w:val="000000"/>
                <w:kern w:val="0"/>
              </w:rPr>
              <w:t>EV3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直通车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赵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越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常州市第一中学</w:t>
            </w:r>
          </w:p>
        </w:tc>
      </w:tr>
      <w:tr w:rsidR="00C66799" w:rsidRPr="00C6336B">
        <w:trPr>
          <w:trHeight w:val="482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一等奖</w:t>
            </w:r>
          </w:p>
        </w:tc>
        <w:tc>
          <w:tcPr>
            <w:tcW w:w="3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干旱的宝地</w:t>
            </w:r>
            <w:r w:rsidRPr="00C6336B">
              <w:rPr>
                <w:rFonts w:ascii="仿宋_GB2312" w:eastAsia="仿宋_GB2312" w:hAnsi="宋体" w:cs="仿宋_GB2312"/>
                <w:color w:val="000000"/>
                <w:kern w:val="0"/>
              </w:rPr>
              <w:t>—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塔里木盆地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黄雅菊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常州市实验初级中学</w:t>
            </w:r>
          </w:p>
        </w:tc>
      </w:tr>
      <w:tr w:rsidR="00C66799" w:rsidRPr="00C6336B">
        <w:trPr>
          <w:trHeight w:val="482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一等奖</w:t>
            </w:r>
          </w:p>
        </w:tc>
        <w:tc>
          <w:tcPr>
            <w:tcW w:w="3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氯气互动电子书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王瑞军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江苏省华罗庚中学</w:t>
            </w:r>
          </w:p>
        </w:tc>
      </w:tr>
      <w:tr w:rsidR="00C66799" w:rsidRPr="00C6336B">
        <w:trPr>
          <w:trHeight w:val="482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  <w:tc>
          <w:tcPr>
            <w:tcW w:w="3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物质溶解性的定量表示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韩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莲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常州市市北实验初中</w:t>
            </w:r>
          </w:p>
        </w:tc>
      </w:tr>
      <w:tr w:rsidR="00C66799" w:rsidRPr="00C6336B">
        <w:trPr>
          <w:trHeight w:val="482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  <w:tc>
          <w:tcPr>
            <w:tcW w:w="3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黄鹤楼送别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吴锁俊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常州市金坛区城西小学</w:t>
            </w:r>
          </w:p>
        </w:tc>
      </w:tr>
      <w:tr w:rsidR="00C66799" w:rsidRPr="00C6336B">
        <w:trPr>
          <w:trHeight w:val="482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  <w:tc>
          <w:tcPr>
            <w:tcW w:w="3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奇妙的图形密铺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王佳栋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常州市武进区湖塘桥中心小学</w:t>
            </w:r>
          </w:p>
        </w:tc>
      </w:tr>
      <w:tr w:rsidR="00C66799" w:rsidRPr="00C6336B">
        <w:trPr>
          <w:trHeight w:val="482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  <w:tc>
          <w:tcPr>
            <w:tcW w:w="3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机器人循光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沈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莲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常州市花园小学</w:t>
            </w:r>
          </w:p>
        </w:tc>
      </w:tr>
      <w:tr w:rsidR="00C66799" w:rsidRPr="00C6336B">
        <w:trPr>
          <w:trHeight w:val="482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  <w:tc>
          <w:tcPr>
            <w:tcW w:w="3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《全等三角形》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余登琴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常州市市北实验初中</w:t>
            </w:r>
          </w:p>
        </w:tc>
      </w:tr>
      <w:tr w:rsidR="00C66799" w:rsidRPr="00C6336B">
        <w:trPr>
          <w:trHeight w:val="482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  <w:tc>
          <w:tcPr>
            <w:tcW w:w="3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数学童话之小小探险家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赵丽娟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常州市金坛区尧塘中心小学</w:t>
            </w:r>
          </w:p>
        </w:tc>
      </w:tr>
      <w:tr w:rsidR="00C66799" w:rsidRPr="00C6336B">
        <w:trPr>
          <w:trHeight w:val="482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  <w:tc>
          <w:tcPr>
            <w:tcW w:w="3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教你读懂图画书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徐丽菲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常州市怀德苑小学</w:t>
            </w:r>
          </w:p>
        </w:tc>
      </w:tr>
      <w:tr w:rsidR="00C66799" w:rsidRPr="00C6336B">
        <w:trPr>
          <w:trHeight w:val="482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  <w:tc>
          <w:tcPr>
            <w:tcW w:w="3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塔中探密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陈驰宇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常州市勤业小学</w:t>
            </w:r>
          </w:p>
        </w:tc>
      </w:tr>
      <w:tr w:rsidR="00C66799" w:rsidRPr="00C6336B">
        <w:trPr>
          <w:trHeight w:val="482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  <w:tc>
          <w:tcPr>
            <w:tcW w:w="3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平行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陈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琦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常州田家炳初级中学</w:t>
            </w:r>
          </w:p>
        </w:tc>
      </w:tr>
      <w:tr w:rsidR="00C66799" w:rsidRPr="00C6336B">
        <w:trPr>
          <w:trHeight w:val="482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  <w:tc>
          <w:tcPr>
            <w:tcW w:w="3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/>
                <w:color w:val="000000"/>
                <w:kern w:val="0"/>
              </w:rPr>
              <w:t>7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年级下</w:t>
            </w:r>
            <w:r w:rsidRPr="00C6336B">
              <w:rPr>
                <w:rFonts w:ascii="仿宋_GB2312" w:eastAsia="仿宋_GB2312" w:hAnsi="宋体" w:cs="仿宋_GB2312"/>
                <w:color w:val="000000"/>
                <w:kern w:val="0"/>
              </w:rPr>
              <w:t>Unit7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感叹句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周红梅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常州市市北实验初中</w:t>
            </w:r>
          </w:p>
        </w:tc>
      </w:tr>
      <w:tr w:rsidR="00C66799" w:rsidRPr="00C6336B">
        <w:trPr>
          <w:trHeight w:val="482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  <w:tc>
          <w:tcPr>
            <w:tcW w:w="3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认识角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陈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hAnsi="宋体" w:cs="宋体" w:hint="eastAsia"/>
                <w:color w:val="000000"/>
                <w:kern w:val="0"/>
              </w:rPr>
              <w:t>蒨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常州市湖塘桥中心小学</w:t>
            </w:r>
          </w:p>
        </w:tc>
      </w:tr>
      <w:tr w:rsidR="00C66799" w:rsidRPr="00C6336B">
        <w:trPr>
          <w:trHeight w:val="482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  <w:tc>
          <w:tcPr>
            <w:tcW w:w="3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关键字没翻出来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胡艳萍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常州田家炳初级中学</w:t>
            </w:r>
          </w:p>
        </w:tc>
      </w:tr>
      <w:tr w:rsidR="00C66799" w:rsidRPr="00C6336B">
        <w:trPr>
          <w:trHeight w:val="482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  <w:tc>
          <w:tcPr>
            <w:tcW w:w="3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物主代词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周春娟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常州田家炳初级中学</w:t>
            </w:r>
          </w:p>
        </w:tc>
      </w:tr>
      <w:tr w:rsidR="00C66799" w:rsidRPr="00C6336B">
        <w:trPr>
          <w:trHeight w:val="482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  <w:tc>
          <w:tcPr>
            <w:tcW w:w="3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《不跟陌生人走》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王莉娟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常州市金坛区实验幼儿园</w:t>
            </w:r>
          </w:p>
        </w:tc>
      </w:tr>
      <w:tr w:rsidR="00C66799" w:rsidRPr="00C6336B">
        <w:trPr>
          <w:trHeight w:val="482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  <w:tc>
          <w:tcPr>
            <w:tcW w:w="3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蜗牛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蒋玉娇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常州市光华学校</w:t>
            </w:r>
          </w:p>
        </w:tc>
      </w:tr>
      <w:tr w:rsidR="00C66799" w:rsidRPr="00C6336B">
        <w:trPr>
          <w:trHeight w:val="482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  <w:tc>
          <w:tcPr>
            <w:tcW w:w="3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计算机应用基础理论知识教学工具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蒋克明</w:t>
            </w:r>
            <w:r w:rsidRPr="00C6336B"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田红梅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溧阳市天目湖中等专业学校</w:t>
            </w:r>
          </w:p>
        </w:tc>
      </w:tr>
    </w:tbl>
    <w:p w:rsidR="00C66799" w:rsidRDefault="00C66799" w:rsidP="009F15F7">
      <w:pPr>
        <w:spacing w:line="20" w:lineRule="exact"/>
        <w:rPr>
          <w:rFonts w:cs="Times New Roman"/>
        </w:rPr>
      </w:pPr>
      <w:r>
        <w:rPr>
          <w:rFonts w:cs="Times New Roman"/>
        </w:rPr>
        <w:br w:type="page"/>
      </w:r>
    </w:p>
    <w:tbl>
      <w:tblPr>
        <w:tblW w:w="9285" w:type="dxa"/>
        <w:jc w:val="center"/>
        <w:tblLook w:val="00A0"/>
      </w:tblPr>
      <w:tblGrid>
        <w:gridCol w:w="919"/>
        <w:gridCol w:w="3612"/>
        <w:gridCol w:w="1788"/>
        <w:gridCol w:w="2966"/>
      </w:tblGrid>
      <w:tr w:rsidR="00C66799" w:rsidRPr="00C6336B">
        <w:trPr>
          <w:trHeight w:val="482"/>
          <w:jc w:val="center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分数与除法的关系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查晓明</w:t>
            </w:r>
            <w:r w:rsidRPr="00C6336B"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王佳栋</w:t>
            </w:r>
          </w:p>
        </w:tc>
        <w:tc>
          <w:tcPr>
            <w:tcW w:w="2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Default="00C66799" w:rsidP="009F15F7">
            <w:pPr>
              <w:widowControl/>
              <w:jc w:val="center"/>
              <w:rPr>
                <w:rFonts w:ascii="仿宋_GB2312" w:eastAsia="仿宋_GB2312" w:hAnsi="宋体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常州市武进区南宅实验学校</w:t>
            </w:r>
          </w:p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常州市武进区湖塘中心小学</w:t>
            </w:r>
          </w:p>
        </w:tc>
      </w:tr>
      <w:tr w:rsidR="00C66799" w:rsidRPr="00C6336B">
        <w:trPr>
          <w:trHeight w:val="482"/>
          <w:jc w:val="center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三等奖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枫桥夜泊课件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彭金平</w:t>
            </w:r>
          </w:p>
        </w:tc>
        <w:tc>
          <w:tcPr>
            <w:tcW w:w="2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溧阳市上兴中心小学</w:t>
            </w:r>
          </w:p>
        </w:tc>
      </w:tr>
      <w:tr w:rsidR="00C66799" w:rsidRPr="00C6336B">
        <w:trPr>
          <w:trHeight w:val="482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三等奖</w:t>
            </w:r>
          </w:p>
        </w:tc>
        <w:tc>
          <w:tcPr>
            <w:tcW w:w="3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确定位置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查晓明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常州市武进区南宅实验学校</w:t>
            </w:r>
          </w:p>
        </w:tc>
      </w:tr>
      <w:tr w:rsidR="00C66799" w:rsidRPr="00C6336B">
        <w:trPr>
          <w:trHeight w:val="482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三等奖</w:t>
            </w:r>
          </w:p>
        </w:tc>
        <w:tc>
          <w:tcPr>
            <w:tcW w:w="3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中考系列复习之表文转换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毕海青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常州市潞城中学</w:t>
            </w:r>
          </w:p>
        </w:tc>
      </w:tr>
      <w:tr w:rsidR="00C66799" w:rsidRPr="00C6336B">
        <w:trPr>
          <w:trHeight w:val="482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三等奖</w:t>
            </w:r>
          </w:p>
        </w:tc>
        <w:tc>
          <w:tcPr>
            <w:tcW w:w="3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《北大荒的秋天》视频案例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邵胜峰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常州市武进区南夏墅中心小学</w:t>
            </w:r>
          </w:p>
        </w:tc>
      </w:tr>
      <w:tr w:rsidR="00C66799" w:rsidRPr="00C6336B">
        <w:trPr>
          <w:trHeight w:val="482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三等奖</w:t>
            </w:r>
          </w:p>
        </w:tc>
        <w:tc>
          <w:tcPr>
            <w:tcW w:w="3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/>
                <w:color w:val="000000"/>
                <w:kern w:val="0"/>
              </w:rPr>
              <w:t>unit2 I'm Liu Tao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耿钰钰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常州市金坛区尧塘中心小学</w:t>
            </w:r>
          </w:p>
        </w:tc>
      </w:tr>
      <w:tr w:rsidR="00C66799" w:rsidRPr="00C6336B">
        <w:trPr>
          <w:trHeight w:val="482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三等奖</w:t>
            </w:r>
          </w:p>
        </w:tc>
        <w:tc>
          <w:tcPr>
            <w:tcW w:w="3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从《西游记》探析气质类型及其特点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奚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萍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江苏省金坛中等专业学校</w:t>
            </w:r>
          </w:p>
        </w:tc>
      </w:tr>
      <w:tr w:rsidR="00C66799" w:rsidRPr="00C6336B">
        <w:trPr>
          <w:trHeight w:val="482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三等奖</w:t>
            </w:r>
          </w:p>
        </w:tc>
        <w:tc>
          <w:tcPr>
            <w:tcW w:w="3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阅读网银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陆星梅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</w:t>
            </w:r>
            <w:r w:rsidRPr="00C6336B"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张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燕</w:t>
            </w:r>
            <w:r w:rsidRPr="00C6336B"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毛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成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常州市实验小学</w:t>
            </w:r>
          </w:p>
        </w:tc>
      </w:tr>
      <w:tr w:rsidR="00C66799" w:rsidRPr="00C6336B">
        <w:trPr>
          <w:trHeight w:val="482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三等奖</w:t>
            </w:r>
          </w:p>
        </w:tc>
        <w:tc>
          <w:tcPr>
            <w:tcW w:w="3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乐乐美术作业吧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方卫华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常州市五星实验小学</w:t>
            </w:r>
          </w:p>
        </w:tc>
      </w:tr>
      <w:tr w:rsidR="00C66799" w:rsidRPr="00C6336B">
        <w:trPr>
          <w:trHeight w:val="482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三等奖</w:t>
            </w:r>
          </w:p>
        </w:tc>
        <w:tc>
          <w:tcPr>
            <w:tcW w:w="3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认识图形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梁佐金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溧阳市上兴中心小学</w:t>
            </w:r>
          </w:p>
        </w:tc>
      </w:tr>
      <w:tr w:rsidR="00C66799" w:rsidRPr="00C6336B">
        <w:trPr>
          <w:trHeight w:val="482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三等奖</w:t>
            </w:r>
          </w:p>
        </w:tc>
        <w:tc>
          <w:tcPr>
            <w:tcW w:w="3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图形的旋转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朱志鸿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溧阳市上兴中心小学</w:t>
            </w:r>
          </w:p>
        </w:tc>
      </w:tr>
      <w:tr w:rsidR="00C66799" w:rsidRPr="00C6336B">
        <w:trPr>
          <w:trHeight w:val="482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三等奖</w:t>
            </w:r>
          </w:p>
        </w:tc>
        <w:tc>
          <w:tcPr>
            <w:tcW w:w="3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操作计算机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叶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超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溧阳市上沛小学</w:t>
            </w:r>
          </w:p>
        </w:tc>
      </w:tr>
      <w:tr w:rsidR="00C66799" w:rsidRPr="00C6336B">
        <w:trPr>
          <w:trHeight w:val="482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三等奖</w:t>
            </w:r>
          </w:p>
        </w:tc>
        <w:tc>
          <w:tcPr>
            <w:tcW w:w="3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奇怪的图形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虞清河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溧阳市溧城镇昆仑小学</w:t>
            </w:r>
          </w:p>
        </w:tc>
      </w:tr>
      <w:tr w:rsidR="00C66799" w:rsidRPr="00C6336B">
        <w:trPr>
          <w:trHeight w:val="482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三等奖</w:t>
            </w:r>
          </w:p>
        </w:tc>
        <w:tc>
          <w:tcPr>
            <w:tcW w:w="3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平面图形的密铺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金建斌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常州市戚墅堰区教师发展中心</w:t>
            </w:r>
          </w:p>
        </w:tc>
      </w:tr>
      <w:tr w:rsidR="00C66799" w:rsidRPr="00C6336B">
        <w:trPr>
          <w:trHeight w:val="482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三等奖</w:t>
            </w:r>
          </w:p>
        </w:tc>
        <w:tc>
          <w:tcPr>
            <w:tcW w:w="3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羊羊得意游公园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是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斐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常州市武进区潞城幼儿园</w:t>
            </w:r>
          </w:p>
        </w:tc>
      </w:tr>
      <w:tr w:rsidR="00C66799" w:rsidRPr="00C6336B">
        <w:trPr>
          <w:trHeight w:val="482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三等奖</w:t>
            </w:r>
          </w:p>
        </w:tc>
        <w:tc>
          <w:tcPr>
            <w:tcW w:w="3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认识鼠标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程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青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常州市青龙实验小学</w:t>
            </w:r>
          </w:p>
        </w:tc>
      </w:tr>
      <w:tr w:rsidR="00C66799" w:rsidRPr="00C6336B">
        <w:trPr>
          <w:trHeight w:val="482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三等奖</w:t>
            </w:r>
          </w:p>
        </w:tc>
        <w:tc>
          <w:tcPr>
            <w:tcW w:w="3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/>
                <w:color w:val="000000"/>
                <w:kern w:val="0"/>
              </w:rPr>
              <w:t>26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个字母发音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张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乐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常州市青龙实验小学</w:t>
            </w:r>
          </w:p>
        </w:tc>
      </w:tr>
      <w:tr w:rsidR="00C66799" w:rsidRPr="00C6336B">
        <w:trPr>
          <w:trHeight w:val="482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三等奖</w:t>
            </w:r>
          </w:p>
        </w:tc>
        <w:tc>
          <w:tcPr>
            <w:tcW w:w="3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中考专项复习之英语书面表达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钱卫琴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常州市金坛区水北中学</w:t>
            </w:r>
          </w:p>
        </w:tc>
      </w:tr>
      <w:tr w:rsidR="00C66799" w:rsidRPr="00C6336B">
        <w:trPr>
          <w:trHeight w:val="482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三等奖</w:t>
            </w:r>
          </w:p>
        </w:tc>
        <w:tc>
          <w:tcPr>
            <w:tcW w:w="3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走进鸡蛋王国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潘红琴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常州市金坛区水北中学</w:t>
            </w:r>
          </w:p>
        </w:tc>
      </w:tr>
      <w:tr w:rsidR="00C66799" w:rsidRPr="00C6336B">
        <w:trPr>
          <w:trHeight w:val="482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三等奖</w:t>
            </w:r>
          </w:p>
        </w:tc>
        <w:tc>
          <w:tcPr>
            <w:tcW w:w="3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走进意象艺术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邹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沁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常州市第一中学</w:t>
            </w:r>
          </w:p>
        </w:tc>
      </w:tr>
      <w:tr w:rsidR="00C66799" w:rsidRPr="00C6336B">
        <w:trPr>
          <w:trHeight w:val="482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三等奖</w:t>
            </w:r>
          </w:p>
        </w:tc>
        <w:tc>
          <w:tcPr>
            <w:tcW w:w="3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扇面喷画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蒋玉娇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C6336B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C6336B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常州市光华学校</w:t>
            </w:r>
          </w:p>
        </w:tc>
      </w:tr>
    </w:tbl>
    <w:p w:rsidR="00C66799" w:rsidRDefault="00C66799" w:rsidP="00E04591">
      <w:pPr>
        <w:rPr>
          <w:rFonts w:cs="Times New Roman"/>
          <w:color w:val="000000"/>
        </w:rPr>
      </w:pPr>
    </w:p>
    <w:p w:rsidR="00C66799" w:rsidRDefault="00C66799" w:rsidP="00E04591">
      <w:pPr>
        <w:rPr>
          <w:rFonts w:cs="Times New Roman"/>
          <w:color w:val="000000"/>
        </w:rPr>
      </w:pPr>
    </w:p>
    <w:p w:rsidR="00C66799" w:rsidRDefault="00C66799" w:rsidP="00E04591">
      <w:pPr>
        <w:rPr>
          <w:rFonts w:cs="Times New Roman"/>
          <w:color w:val="000000"/>
        </w:rPr>
      </w:pPr>
    </w:p>
    <w:p w:rsidR="00C66799" w:rsidRDefault="00C66799" w:rsidP="00E04591">
      <w:pPr>
        <w:rPr>
          <w:rFonts w:cs="Times New Roman"/>
          <w:color w:val="000000"/>
        </w:rPr>
      </w:pPr>
    </w:p>
    <w:p w:rsidR="00C66799" w:rsidRDefault="00C66799" w:rsidP="00E04591">
      <w:pPr>
        <w:rPr>
          <w:rFonts w:cs="Times New Roman"/>
          <w:color w:val="000000"/>
        </w:rPr>
      </w:pPr>
    </w:p>
    <w:p w:rsidR="00C66799" w:rsidRDefault="00C66799" w:rsidP="00E04591">
      <w:pPr>
        <w:rPr>
          <w:rFonts w:cs="Times New Roman"/>
          <w:color w:val="000000"/>
        </w:rPr>
      </w:pPr>
    </w:p>
    <w:p w:rsidR="00C66799" w:rsidRDefault="00C66799" w:rsidP="00E04591">
      <w:pPr>
        <w:rPr>
          <w:rFonts w:cs="Times New Roman"/>
          <w:color w:val="000000"/>
        </w:rPr>
      </w:pPr>
    </w:p>
    <w:p w:rsidR="00C66799" w:rsidRPr="00D721A9" w:rsidRDefault="00C66799" w:rsidP="00E04591">
      <w:pPr>
        <w:rPr>
          <w:rFonts w:cs="Times New Roman"/>
          <w:color w:val="000000"/>
        </w:rPr>
      </w:pPr>
    </w:p>
    <w:p w:rsidR="00C66799" w:rsidRPr="009F15F7" w:rsidRDefault="00C66799" w:rsidP="00E04591">
      <w:pPr>
        <w:jc w:val="center"/>
        <w:rPr>
          <w:rFonts w:ascii="方正小标宋简体" w:eastAsia="方正小标宋简体" w:hAnsi="黑体" w:cs="Times New Roman"/>
          <w:color w:val="000000"/>
          <w:sz w:val="44"/>
          <w:szCs w:val="44"/>
        </w:rPr>
      </w:pPr>
      <w:r w:rsidRPr="009F15F7">
        <w:rPr>
          <w:rFonts w:ascii="方正小标宋简体" w:eastAsia="方正小标宋简体" w:hAnsi="黑体" w:cs="方正小标宋简体"/>
          <w:color w:val="000000"/>
          <w:sz w:val="44"/>
          <w:szCs w:val="44"/>
        </w:rPr>
        <w:t>2015</w:t>
      </w:r>
      <w:r w:rsidRPr="009F15F7">
        <w:rPr>
          <w:rFonts w:ascii="方正小标宋简体" w:eastAsia="方正小标宋简体" w:hAnsi="黑体" w:cs="方正小标宋简体" w:hint="eastAsia"/>
          <w:color w:val="000000"/>
          <w:sz w:val="44"/>
          <w:szCs w:val="44"/>
        </w:rPr>
        <w:t>年常州市信息化教学能手比赛获奖名单</w:t>
      </w:r>
    </w:p>
    <w:tbl>
      <w:tblPr>
        <w:tblW w:w="8715" w:type="dxa"/>
        <w:jc w:val="center"/>
        <w:tblLook w:val="00A0"/>
      </w:tblPr>
      <w:tblGrid>
        <w:gridCol w:w="2415"/>
        <w:gridCol w:w="1155"/>
        <w:gridCol w:w="3885"/>
        <w:gridCol w:w="1260"/>
      </w:tblGrid>
      <w:tr w:rsidR="00C66799" w:rsidRPr="009F15F7">
        <w:trPr>
          <w:trHeight w:val="482"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hAnsi="宋体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课题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hAnsi="宋体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执教者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hAnsi="宋体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学校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hAnsi="宋体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奖项</w:t>
            </w:r>
          </w:p>
        </w:tc>
      </w:tr>
      <w:tr w:rsidR="00C66799" w:rsidRPr="009F15F7">
        <w:trPr>
          <w:trHeight w:val="482"/>
          <w:jc w:val="center"/>
        </w:trPr>
        <w:tc>
          <w:tcPr>
            <w:tcW w:w="24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小学美术</w:t>
            </w:r>
          </w:p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《漂亮的房间》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王</w:t>
            </w:r>
            <w:r w:rsidRPr="009F15F7"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飞</w:t>
            </w:r>
          </w:p>
        </w:tc>
        <w:tc>
          <w:tcPr>
            <w:tcW w:w="3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常州市武进区马杭中心小学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一等奖</w:t>
            </w:r>
          </w:p>
        </w:tc>
      </w:tr>
      <w:tr w:rsidR="00C66799" w:rsidRPr="009F15F7">
        <w:trPr>
          <w:trHeight w:val="482"/>
          <w:jc w:val="center"/>
        </w:trPr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周丽玲</w:t>
            </w:r>
          </w:p>
        </w:tc>
        <w:tc>
          <w:tcPr>
            <w:tcW w:w="3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常州市局前街小学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一等奖</w:t>
            </w:r>
          </w:p>
        </w:tc>
      </w:tr>
      <w:tr w:rsidR="00C66799" w:rsidRPr="009F15F7">
        <w:trPr>
          <w:trHeight w:val="482"/>
          <w:jc w:val="center"/>
        </w:trPr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张静怡</w:t>
            </w:r>
          </w:p>
        </w:tc>
        <w:tc>
          <w:tcPr>
            <w:tcW w:w="3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常州市觅渡桥小学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一等奖</w:t>
            </w:r>
          </w:p>
        </w:tc>
      </w:tr>
      <w:tr w:rsidR="00C66799" w:rsidRPr="009F15F7">
        <w:trPr>
          <w:trHeight w:val="482"/>
          <w:jc w:val="center"/>
        </w:trPr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杨</w:t>
            </w:r>
            <w:r w:rsidRPr="009F15F7"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旭</w:t>
            </w:r>
          </w:p>
        </w:tc>
        <w:tc>
          <w:tcPr>
            <w:tcW w:w="3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常州市新北区国英小学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</w:tr>
      <w:tr w:rsidR="00C66799" w:rsidRPr="009F15F7">
        <w:trPr>
          <w:trHeight w:val="482"/>
          <w:jc w:val="center"/>
        </w:trPr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李奕璇</w:t>
            </w:r>
          </w:p>
        </w:tc>
        <w:tc>
          <w:tcPr>
            <w:tcW w:w="3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常州市武进区湖塘桥实验小学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</w:tr>
      <w:tr w:rsidR="00C66799" w:rsidRPr="009F15F7">
        <w:trPr>
          <w:trHeight w:val="482"/>
          <w:jc w:val="center"/>
        </w:trPr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陈</w:t>
            </w:r>
            <w:r w:rsidRPr="009F15F7"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蕊</w:t>
            </w:r>
          </w:p>
        </w:tc>
        <w:tc>
          <w:tcPr>
            <w:tcW w:w="3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常州市武进区星韵学校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</w:tr>
      <w:tr w:rsidR="00C66799" w:rsidRPr="009F15F7">
        <w:trPr>
          <w:trHeight w:val="482"/>
          <w:jc w:val="center"/>
        </w:trPr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张唯霞</w:t>
            </w:r>
          </w:p>
        </w:tc>
        <w:tc>
          <w:tcPr>
            <w:tcW w:w="3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金坛市华罗庚实验学校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</w:tr>
      <w:tr w:rsidR="00C66799" w:rsidRPr="009F15F7">
        <w:trPr>
          <w:trHeight w:val="482"/>
          <w:jc w:val="center"/>
        </w:trPr>
        <w:tc>
          <w:tcPr>
            <w:tcW w:w="2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孔生骏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溧阳市实验小学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</w:tr>
      <w:tr w:rsidR="00C66799" w:rsidRPr="009F15F7">
        <w:trPr>
          <w:trHeight w:val="482"/>
          <w:jc w:val="center"/>
        </w:trPr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小学信息技术</w:t>
            </w:r>
          </w:p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《初识物联网》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沈小伟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常州市武进区马杭中心小学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一等奖</w:t>
            </w:r>
          </w:p>
        </w:tc>
      </w:tr>
      <w:tr w:rsidR="00C66799" w:rsidRPr="009F15F7">
        <w:trPr>
          <w:trHeight w:val="482"/>
          <w:jc w:val="center"/>
        </w:trPr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尹爱华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常州市金坛区洮西小学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一等奖</w:t>
            </w:r>
          </w:p>
        </w:tc>
      </w:tr>
      <w:tr w:rsidR="00C66799" w:rsidRPr="009F15F7">
        <w:trPr>
          <w:trHeight w:val="482"/>
          <w:jc w:val="center"/>
        </w:trPr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孙</w:t>
            </w:r>
            <w:r w:rsidRPr="009F15F7"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锋</w:t>
            </w:r>
          </w:p>
        </w:tc>
        <w:tc>
          <w:tcPr>
            <w:tcW w:w="3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常州市钟楼区卜弋小学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一等奖</w:t>
            </w:r>
          </w:p>
        </w:tc>
      </w:tr>
      <w:tr w:rsidR="00C66799" w:rsidRPr="009F15F7">
        <w:trPr>
          <w:trHeight w:val="482"/>
          <w:jc w:val="center"/>
        </w:trPr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张</w:t>
            </w:r>
            <w:r w:rsidRPr="009F15F7"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栋</w:t>
            </w:r>
          </w:p>
        </w:tc>
        <w:tc>
          <w:tcPr>
            <w:tcW w:w="3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常州市戚墅堰实验小学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</w:tr>
      <w:tr w:rsidR="00C66799" w:rsidRPr="009F15F7">
        <w:trPr>
          <w:trHeight w:val="482"/>
          <w:jc w:val="center"/>
        </w:trPr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张</w:t>
            </w:r>
            <w:r w:rsidRPr="009F15F7"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静</w:t>
            </w:r>
          </w:p>
        </w:tc>
        <w:tc>
          <w:tcPr>
            <w:tcW w:w="3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常州市新北区百草园小学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</w:tr>
      <w:tr w:rsidR="00C66799" w:rsidRPr="009F15F7">
        <w:trPr>
          <w:trHeight w:val="482"/>
          <w:jc w:val="center"/>
        </w:trPr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季</w:t>
            </w:r>
            <w:r w:rsidRPr="009F15F7"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军</w:t>
            </w:r>
          </w:p>
        </w:tc>
        <w:tc>
          <w:tcPr>
            <w:tcW w:w="3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常州市武进区湖塘桥中心小学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</w:tr>
      <w:tr w:rsidR="00C66799" w:rsidRPr="009F15F7">
        <w:trPr>
          <w:trHeight w:val="482"/>
          <w:jc w:val="center"/>
        </w:trPr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芮</w:t>
            </w:r>
            <w:r w:rsidRPr="009F15F7"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清</w:t>
            </w:r>
          </w:p>
        </w:tc>
        <w:tc>
          <w:tcPr>
            <w:tcW w:w="3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常州市雕庄中心小学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</w:tr>
      <w:tr w:rsidR="00C66799" w:rsidRPr="009F15F7">
        <w:trPr>
          <w:trHeight w:val="482"/>
          <w:jc w:val="center"/>
        </w:trPr>
        <w:tc>
          <w:tcPr>
            <w:tcW w:w="2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汤</w:t>
            </w:r>
            <w:r w:rsidRPr="009F15F7"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云</w:t>
            </w:r>
          </w:p>
        </w:tc>
        <w:tc>
          <w:tcPr>
            <w:tcW w:w="3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溧阳市文化小学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</w:tr>
      <w:tr w:rsidR="00C66799" w:rsidRPr="009F15F7">
        <w:trPr>
          <w:trHeight w:val="482"/>
          <w:jc w:val="center"/>
        </w:trPr>
        <w:tc>
          <w:tcPr>
            <w:tcW w:w="2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初中物理</w:t>
            </w:r>
          </w:p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《凸透镜成像的规律》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许建军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常州市第四中学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一等奖</w:t>
            </w:r>
          </w:p>
        </w:tc>
      </w:tr>
      <w:tr w:rsidR="00C66799" w:rsidRPr="009F15F7">
        <w:trPr>
          <w:trHeight w:val="482"/>
          <w:jc w:val="center"/>
        </w:trPr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盛宏立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新北区实验中学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一等奖</w:t>
            </w:r>
          </w:p>
        </w:tc>
      </w:tr>
      <w:tr w:rsidR="00C66799" w:rsidRPr="009F15F7">
        <w:trPr>
          <w:trHeight w:val="482"/>
          <w:jc w:val="center"/>
        </w:trPr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彭潇竹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常州市武进区星辰实验学校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一等奖</w:t>
            </w:r>
          </w:p>
        </w:tc>
      </w:tr>
      <w:tr w:rsidR="00C66799" w:rsidRPr="009F15F7">
        <w:trPr>
          <w:trHeight w:val="482"/>
          <w:jc w:val="center"/>
        </w:trPr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胡向华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常州市武进区湖塘实验中学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</w:tr>
      <w:tr w:rsidR="00C66799" w:rsidRPr="009F15F7">
        <w:trPr>
          <w:trHeight w:val="482"/>
          <w:jc w:val="center"/>
        </w:trPr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9F15F7" w:rsidRDefault="00C66799" w:rsidP="009F15F7">
            <w:pPr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杜春晓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9F15F7" w:rsidRDefault="00C66799" w:rsidP="009F15F7">
            <w:pPr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溧阳市第六中学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</w:tr>
      <w:tr w:rsidR="00C66799" w:rsidRPr="009F15F7">
        <w:trPr>
          <w:trHeight w:val="482"/>
          <w:jc w:val="center"/>
        </w:trPr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9F15F7" w:rsidRDefault="00C66799" w:rsidP="009F15F7">
            <w:pPr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李</w:t>
            </w:r>
            <w:r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真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9F15F7" w:rsidRDefault="00C66799" w:rsidP="009F15F7">
            <w:pPr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常州市朝阳中学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</w:tr>
      <w:tr w:rsidR="00C66799" w:rsidRPr="009F15F7">
        <w:trPr>
          <w:trHeight w:val="482"/>
          <w:jc w:val="center"/>
        </w:trPr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胡玲玲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常州市金坛区第五中学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</w:tr>
    </w:tbl>
    <w:p w:rsidR="00C66799" w:rsidRDefault="00C66799" w:rsidP="009F15F7">
      <w:pPr>
        <w:spacing w:line="20" w:lineRule="exact"/>
        <w:rPr>
          <w:rFonts w:cs="Times New Roman"/>
        </w:rPr>
      </w:pPr>
      <w:r>
        <w:rPr>
          <w:rFonts w:cs="Times New Roman"/>
        </w:rPr>
        <w:br w:type="page"/>
      </w:r>
    </w:p>
    <w:tbl>
      <w:tblPr>
        <w:tblW w:w="8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15"/>
        <w:gridCol w:w="1155"/>
        <w:gridCol w:w="3885"/>
        <w:gridCol w:w="1260"/>
      </w:tblGrid>
      <w:tr w:rsidR="00C66799" w:rsidRPr="009F15F7">
        <w:trPr>
          <w:trHeight w:val="482"/>
          <w:jc w:val="center"/>
        </w:trPr>
        <w:tc>
          <w:tcPr>
            <w:tcW w:w="2415" w:type="dxa"/>
            <w:vMerge w:val="restart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初中生物</w:t>
            </w:r>
          </w:p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《光合作用和呼吸作用原理的应用》</w:t>
            </w:r>
          </w:p>
        </w:tc>
        <w:tc>
          <w:tcPr>
            <w:tcW w:w="1155" w:type="dxa"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吕国庆</w:t>
            </w:r>
          </w:p>
        </w:tc>
        <w:tc>
          <w:tcPr>
            <w:tcW w:w="3885" w:type="dxa"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常州市新北区实验中学</w:t>
            </w:r>
          </w:p>
        </w:tc>
        <w:tc>
          <w:tcPr>
            <w:tcW w:w="1260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一等奖</w:t>
            </w:r>
          </w:p>
        </w:tc>
      </w:tr>
      <w:tr w:rsidR="00C66799" w:rsidRPr="009F15F7">
        <w:trPr>
          <w:trHeight w:val="482"/>
          <w:jc w:val="center"/>
        </w:trPr>
        <w:tc>
          <w:tcPr>
            <w:tcW w:w="2415" w:type="dxa"/>
            <w:vMerge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1155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陈茹吉</w:t>
            </w:r>
          </w:p>
        </w:tc>
        <w:tc>
          <w:tcPr>
            <w:tcW w:w="3885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常州市清潭中学</w:t>
            </w:r>
          </w:p>
        </w:tc>
        <w:tc>
          <w:tcPr>
            <w:tcW w:w="1260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一等奖</w:t>
            </w:r>
          </w:p>
        </w:tc>
      </w:tr>
      <w:tr w:rsidR="00C66799" w:rsidRPr="009F15F7">
        <w:trPr>
          <w:trHeight w:val="482"/>
          <w:jc w:val="center"/>
        </w:trPr>
        <w:tc>
          <w:tcPr>
            <w:tcW w:w="2415" w:type="dxa"/>
            <w:vMerge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1155" w:type="dxa"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张</w:t>
            </w:r>
            <w:r w:rsidRPr="009F15F7"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蕾</w:t>
            </w:r>
          </w:p>
        </w:tc>
        <w:tc>
          <w:tcPr>
            <w:tcW w:w="3885" w:type="dxa"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常州外国语学校</w:t>
            </w:r>
          </w:p>
        </w:tc>
        <w:tc>
          <w:tcPr>
            <w:tcW w:w="1260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一等奖</w:t>
            </w:r>
          </w:p>
        </w:tc>
      </w:tr>
      <w:tr w:rsidR="00C66799" w:rsidRPr="009F15F7">
        <w:trPr>
          <w:trHeight w:val="482"/>
          <w:jc w:val="center"/>
        </w:trPr>
        <w:tc>
          <w:tcPr>
            <w:tcW w:w="2415" w:type="dxa"/>
            <w:vMerge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1155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倪</w:t>
            </w:r>
            <w:r w:rsidRPr="009F15F7"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洁</w:t>
            </w:r>
          </w:p>
        </w:tc>
        <w:tc>
          <w:tcPr>
            <w:tcW w:w="3885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溧阳市第六中学</w:t>
            </w:r>
          </w:p>
        </w:tc>
        <w:tc>
          <w:tcPr>
            <w:tcW w:w="1260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</w:tr>
      <w:tr w:rsidR="00C66799" w:rsidRPr="009F15F7">
        <w:trPr>
          <w:trHeight w:val="482"/>
          <w:jc w:val="center"/>
        </w:trPr>
        <w:tc>
          <w:tcPr>
            <w:tcW w:w="2415" w:type="dxa"/>
            <w:vMerge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1155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白</w:t>
            </w:r>
            <w:r w:rsidRPr="009F15F7"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雪</w:t>
            </w:r>
          </w:p>
        </w:tc>
        <w:tc>
          <w:tcPr>
            <w:tcW w:w="3885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常州市武进区湖塘桥初级中学</w:t>
            </w:r>
          </w:p>
        </w:tc>
        <w:tc>
          <w:tcPr>
            <w:tcW w:w="1260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</w:tr>
      <w:tr w:rsidR="00C66799" w:rsidRPr="009F15F7">
        <w:trPr>
          <w:trHeight w:val="482"/>
          <w:jc w:val="center"/>
        </w:trPr>
        <w:tc>
          <w:tcPr>
            <w:tcW w:w="2415" w:type="dxa"/>
            <w:vMerge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1155" w:type="dxa"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戴文娟</w:t>
            </w:r>
          </w:p>
        </w:tc>
        <w:tc>
          <w:tcPr>
            <w:tcW w:w="3885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常州市第二十四中学</w:t>
            </w:r>
          </w:p>
        </w:tc>
        <w:tc>
          <w:tcPr>
            <w:tcW w:w="1260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</w:tr>
      <w:tr w:rsidR="00C66799" w:rsidRPr="009F15F7">
        <w:trPr>
          <w:trHeight w:val="482"/>
          <w:jc w:val="center"/>
        </w:trPr>
        <w:tc>
          <w:tcPr>
            <w:tcW w:w="2415" w:type="dxa"/>
            <w:vMerge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1155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吴晓丽</w:t>
            </w:r>
          </w:p>
        </w:tc>
        <w:tc>
          <w:tcPr>
            <w:tcW w:w="3885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常州市武进区牛塘初级中学</w:t>
            </w:r>
          </w:p>
        </w:tc>
        <w:tc>
          <w:tcPr>
            <w:tcW w:w="1260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</w:tr>
      <w:tr w:rsidR="00C66799" w:rsidRPr="009F15F7">
        <w:trPr>
          <w:trHeight w:val="482"/>
          <w:jc w:val="center"/>
        </w:trPr>
        <w:tc>
          <w:tcPr>
            <w:tcW w:w="2415" w:type="dxa"/>
            <w:vMerge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</w:p>
        </w:tc>
        <w:tc>
          <w:tcPr>
            <w:tcW w:w="1155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司马志俊</w:t>
            </w:r>
          </w:p>
        </w:tc>
        <w:tc>
          <w:tcPr>
            <w:tcW w:w="3885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常州市金坛区第五中学</w:t>
            </w:r>
          </w:p>
        </w:tc>
        <w:tc>
          <w:tcPr>
            <w:tcW w:w="1260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</w:tr>
      <w:tr w:rsidR="00C66799" w:rsidRPr="009F15F7">
        <w:trPr>
          <w:trHeight w:val="482"/>
          <w:jc w:val="center"/>
        </w:trPr>
        <w:tc>
          <w:tcPr>
            <w:tcW w:w="2415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让谁先吃好呢</w:t>
            </w:r>
          </w:p>
        </w:tc>
        <w:tc>
          <w:tcPr>
            <w:tcW w:w="1155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杨佳英</w:t>
            </w:r>
          </w:p>
        </w:tc>
        <w:tc>
          <w:tcPr>
            <w:tcW w:w="3885" w:type="dxa"/>
            <w:shd w:val="clear" w:color="000000" w:fill="FFFFFF"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武进区阳光幼教集团四季新城幼儿园</w:t>
            </w:r>
          </w:p>
        </w:tc>
        <w:tc>
          <w:tcPr>
            <w:tcW w:w="1260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一等奖</w:t>
            </w:r>
          </w:p>
        </w:tc>
      </w:tr>
      <w:tr w:rsidR="00C66799" w:rsidRPr="009F15F7">
        <w:trPr>
          <w:trHeight w:val="482"/>
          <w:jc w:val="center"/>
        </w:trPr>
        <w:tc>
          <w:tcPr>
            <w:tcW w:w="2415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我们身边的垃圾</w:t>
            </w:r>
          </w:p>
        </w:tc>
        <w:tc>
          <w:tcPr>
            <w:tcW w:w="1155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曹</w:t>
            </w:r>
            <w:r w:rsidRPr="009F15F7"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菁</w:t>
            </w:r>
          </w:p>
        </w:tc>
        <w:tc>
          <w:tcPr>
            <w:tcW w:w="3885" w:type="dxa"/>
            <w:shd w:val="clear" w:color="000000" w:fill="FFFFFF"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江苏省常州市武进区潞城幼儿园</w:t>
            </w:r>
          </w:p>
        </w:tc>
        <w:tc>
          <w:tcPr>
            <w:tcW w:w="1260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一等奖</w:t>
            </w:r>
          </w:p>
        </w:tc>
      </w:tr>
      <w:tr w:rsidR="00C66799" w:rsidRPr="009F15F7">
        <w:trPr>
          <w:trHeight w:val="482"/>
          <w:jc w:val="center"/>
        </w:trPr>
        <w:tc>
          <w:tcPr>
            <w:tcW w:w="2415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小熊换来的蛋</w:t>
            </w:r>
          </w:p>
        </w:tc>
        <w:tc>
          <w:tcPr>
            <w:tcW w:w="1155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郁</w:t>
            </w:r>
            <w:r w:rsidRPr="009F15F7"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群</w:t>
            </w:r>
          </w:p>
        </w:tc>
        <w:tc>
          <w:tcPr>
            <w:tcW w:w="3885" w:type="dxa"/>
            <w:shd w:val="clear" w:color="000000" w:fill="FFFFFF"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常州市天宁区青龙中心幼儿园</w:t>
            </w:r>
          </w:p>
        </w:tc>
        <w:tc>
          <w:tcPr>
            <w:tcW w:w="1260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一等奖</w:t>
            </w:r>
          </w:p>
        </w:tc>
      </w:tr>
      <w:tr w:rsidR="00C66799" w:rsidRPr="009F15F7">
        <w:trPr>
          <w:trHeight w:val="482"/>
          <w:jc w:val="center"/>
        </w:trPr>
        <w:tc>
          <w:tcPr>
            <w:tcW w:w="2415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神奇衣</w:t>
            </w:r>
          </w:p>
        </w:tc>
        <w:tc>
          <w:tcPr>
            <w:tcW w:w="1155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王文英</w:t>
            </w:r>
          </w:p>
        </w:tc>
        <w:tc>
          <w:tcPr>
            <w:tcW w:w="3885" w:type="dxa"/>
            <w:shd w:val="clear" w:color="000000" w:fill="FFFFFF"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江苏常州经济开发区幼儿园</w:t>
            </w:r>
          </w:p>
        </w:tc>
        <w:tc>
          <w:tcPr>
            <w:tcW w:w="1260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一等奖</w:t>
            </w:r>
          </w:p>
        </w:tc>
      </w:tr>
      <w:tr w:rsidR="00C66799" w:rsidRPr="009F15F7">
        <w:trPr>
          <w:trHeight w:val="482"/>
          <w:jc w:val="center"/>
        </w:trPr>
        <w:tc>
          <w:tcPr>
            <w:tcW w:w="2415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小男孩抓熊</w:t>
            </w:r>
          </w:p>
        </w:tc>
        <w:tc>
          <w:tcPr>
            <w:tcW w:w="1155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金素平</w:t>
            </w:r>
          </w:p>
        </w:tc>
        <w:tc>
          <w:tcPr>
            <w:tcW w:w="3885" w:type="dxa"/>
            <w:shd w:val="clear" w:color="000000" w:fill="FFFFFF"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常州市武进区漕桥幼儿园</w:t>
            </w:r>
          </w:p>
        </w:tc>
        <w:tc>
          <w:tcPr>
            <w:tcW w:w="1260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</w:tr>
      <w:tr w:rsidR="00C66799" w:rsidRPr="009F15F7">
        <w:trPr>
          <w:trHeight w:val="482"/>
          <w:jc w:val="center"/>
        </w:trPr>
        <w:tc>
          <w:tcPr>
            <w:tcW w:w="2415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啤酒桶波尔卡</w:t>
            </w:r>
          </w:p>
        </w:tc>
        <w:tc>
          <w:tcPr>
            <w:tcW w:w="1155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陈</w:t>
            </w:r>
            <w:r w:rsidRPr="009F15F7"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茹</w:t>
            </w:r>
          </w:p>
        </w:tc>
        <w:tc>
          <w:tcPr>
            <w:tcW w:w="3885" w:type="dxa"/>
            <w:shd w:val="clear" w:color="000000" w:fill="FFFFFF"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溧阳市书院巷幼儿园</w:t>
            </w:r>
          </w:p>
        </w:tc>
        <w:tc>
          <w:tcPr>
            <w:tcW w:w="1260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</w:tr>
      <w:tr w:rsidR="00C66799" w:rsidRPr="009F15F7">
        <w:trPr>
          <w:trHeight w:val="482"/>
          <w:jc w:val="center"/>
        </w:trPr>
        <w:tc>
          <w:tcPr>
            <w:tcW w:w="2415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水里的小恶魔</w:t>
            </w:r>
          </w:p>
        </w:tc>
        <w:tc>
          <w:tcPr>
            <w:tcW w:w="1155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李云艳</w:t>
            </w:r>
          </w:p>
        </w:tc>
        <w:tc>
          <w:tcPr>
            <w:tcW w:w="3885" w:type="dxa"/>
            <w:shd w:val="clear" w:color="000000" w:fill="FFFFFF"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常州市新北区三井幼儿园</w:t>
            </w:r>
          </w:p>
        </w:tc>
        <w:tc>
          <w:tcPr>
            <w:tcW w:w="1260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</w:tr>
      <w:tr w:rsidR="00C66799" w:rsidRPr="009F15F7">
        <w:trPr>
          <w:trHeight w:val="482"/>
          <w:jc w:val="center"/>
        </w:trPr>
        <w:tc>
          <w:tcPr>
            <w:tcW w:w="2415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大刀螳螂成长记</w:t>
            </w:r>
          </w:p>
        </w:tc>
        <w:tc>
          <w:tcPr>
            <w:tcW w:w="1155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薛</w:t>
            </w:r>
            <w:r w:rsidRPr="009F15F7"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莲</w:t>
            </w:r>
          </w:p>
        </w:tc>
        <w:tc>
          <w:tcPr>
            <w:tcW w:w="3885" w:type="dxa"/>
            <w:shd w:val="clear" w:color="000000" w:fill="FFFFFF"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常州市钟楼区翰林河景幼儿园</w:t>
            </w:r>
          </w:p>
        </w:tc>
        <w:tc>
          <w:tcPr>
            <w:tcW w:w="1260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</w:tr>
      <w:tr w:rsidR="00C66799" w:rsidRPr="009F15F7">
        <w:trPr>
          <w:trHeight w:val="482"/>
          <w:jc w:val="center"/>
        </w:trPr>
        <w:tc>
          <w:tcPr>
            <w:tcW w:w="2415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小刺猬的项链</w:t>
            </w:r>
          </w:p>
        </w:tc>
        <w:tc>
          <w:tcPr>
            <w:tcW w:w="1155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王睿怡</w:t>
            </w:r>
          </w:p>
        </w:tc>
        <w:tc>
          <w:tcPr>
            <w:tcW w:w="3885" w:type="dxa"/>
            <w:shd w:val="clear" w:color="000000" w:fill="FFFFFF"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常州市机关幼儿园</w:t>
            </w:r>
          </w:p>
        </w:tc>
        <w:tc>
          <w:tcPr>
            <w:tcW w:w="1260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</w:tr>
      <w:tr w:rsidR="00C66799" w:rsidRPr="009F15F7">
        <w:trPr>
          <w:trHeight w:val="482"/>
          <w:jc w:val="center"/>
        </w:trPr>
        <w:tc>
          <w:tcPr>
            <w:tcW w:w="2415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花婆婆</w:t>
            </w:r>
          </w:p>
        </w:tc>
        <w:tc>
          <w:tcPr>
            <w:tcW w:w="1155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张</w:t>
            </w:r>
            <w:r w:rsidRPr="009F15F7"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 </w:t>
            </w: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瑜</w:t>
            </w:r>
          </w:p>
        </w:tc>
        <w:tc>
          <w:tcPr>
            <w:tcW w:w="3885" w:type="dxa"/>
            <w:shd w:val="clear" w:color="000000" w:fill="FFFFFF"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常州市金坛区尧塘中心幼儿园</w:t>
            </w:r>
          </w:p>
        </w:tc>
        <w:tc>
          <w:tcPr>
            <w:tcW w:w="1260" w:type="dxa"/>
            <w:noWrap/>
            <w:vAlign w:val="center"/>
          </w:tcPr>
          <w:p w:rsidR="00C66799" w:rsidRPr="009F15F7" w:rsidRDefault="00C66799" w:rsidP="009F15F7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F15F7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二等奖</w:t>
            </w:r>
          </w:p>
        </w:tc>
      </w:tr>
    </w:tbl>
    <w:p w:rsidR="00C66799" w:rsidRPr="00D721A9" w:rsidRDefault="00C66799" w:rsidP="00E04591">
      <w:pPr>
        <w:rPr>
          <w:rFonts w:cs="Times New Roman"/>
          <w:color w:val="000000"/>
        </w:rPr>
      </w:pPr>
    </w:p>
    <w:bookmarkEnd w:id="0"/>
    <w:p w:rsidR="00C66799" w:rsidRPr="00D721A9" w:rsidRDefault="00C66799" w:rsidP="00E04591">
      <w:pPr>
        <w:rPr>
          <w:rFonts w:cs="Times New Roman"/>
          <w:color w:val="000000"/>
        </w:rPr>
      </w:pPr>
    </w:p>
    <w:sectPr w:rsidR="00C66799" w:rsidRPr="00D721A9" w:rsidSect="00132952">
      <w:pgSz w:w="11906" w:h="16838" w:code="9"/>
      <w:pgMar w:top="1701" w:right="1531" w:bottom="1701" w:left="1531" w:header="709" w:footer="1361" w:gutter="0"/>
      <w:pgNumType w:fmt="numberInDash" w:start="5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799" w:rsidRDefault="00C66799" w:rsidP="001626A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66799" w:rsidRDefault="00C66799" w:rsidP="001626A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799" w:rsidRPr="00A60D89" w:rsidRDefault="00C66799" w:rsidP="00813789">
    <w:pPr>
      <w:pStyle w:val="Footer"/>
      <w:framePr w:wrap="auto" w:vAnchor="text" w:hAnchor="margin" w:xAlign="outside" w:y="1"/>
      <w:rPr>
        <w:rStyle w:val="PageNumber"/>
        <w:rFonts w:ascii="Times New Roman" w:hAnsi="Times New Roman" w:cs="Times New Roman"/>
        <w:sz w:val="28"/>
        <w:szCs w:val="28"/>
      </w:rPr>
    </w:pPr>
    <w:r w:rsidRPr="00A60D89">
      <w:rPr>
        <w:rStyle w:val="PageNumber"/>
        <w:rFonts w:ascii="Times New Roman" w:hAnsi="Times New Roman" w:cs="Times New Roman"/>
        <w:sz w:val="28"/>
        <w:szCs w:val="28"/>
      </w:rPr>
      <w:fldChar w:fldCharType="begin"/>
    </w:r>
    <w:r w:rsidRPr="00A60D89">
      <w:rPr>
        <w:rStyle w:val="PageNumber"/>
        <w:rFonts w:ascii="Times New Roman" w:hAnsi="Times New Roman" w:cs="Times New Roman"/>
        <w:sz w:val="28"/>
        <w:szCs w:val="28"/>
      </w:rPr>
      <w:instrText xml:space="preserve">PAGE  </w:instrText>
    </w:r>
    <w:r w:rsidRPr="00A60D89">
      <w:rPr>
        <w:rStyle w:val="PageNumber"/>
        <w:rFonts w:ascii="Times New Roman" w:hAnsi="Times New Roman" w:cs="Times New Roman"/>
        <w:sz w:val="28"/>
        <w:szCs w:val="28"/>
      </w:rPr>
      <w:fldChar w:fldCharType="separate"/>
    </w:r>
    <w:r>
      <w:rPr>
        <w:rStyle w:val="PageNumber"/>
        <w:rFonts w:ascii="Times New Roman" w:hAnsi="Times New Roman" w:cs="Times New Roman"/>
        <w:noProof/>
        <w:sz w:val="28"/>
        <w:szCs w:val="28"/>
      </w:rPr>
      <w:t>- 8 -</w:t>
    </w:r>
    <w:r w:rsidRPr="00A60D89">
      <w:rPr>
        <w:rStyle w:val="PageNumber"/>
        <w:rFonts w:ascii="Times New Roman" w:hAnsi="Times New Roman" w:cs="Times New Roman"/>
        <w:sz w:val="28"/>
        <w:szCs w:val="28"/>
      </w:rPr>
      <w:fldChar w:fldCharType="end"/>
    </w:r>
  </w:p>
  <w:p w:rsidR="00C66799" w:rsidRDefault="00C66799" w:rsidP="00A60D89">
    <w:pPr>
      <w:pStyle w:val="Footer"/>
      <w:ind w:right="360" w:firstLine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799" w:rsidRDefault="00C66799" w:rsidP="001626A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66799" w:rsidRDefault="00C66799" w:rsidP="001626A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760C"/>
    <w:rsid w:val="000117F3"/>
    <w:rsid w:val="00095F0C"/>
    <w:rsid w:val="00132952"/>
    <w:rsid w:val="001354A3"/>
    <w:rsid w:val="001626A3"/>
    <w:rsid w:val="00187775"/>
    <w:rsid w:val="00187E16"/>
    <w:rsid w:val="0027648B"/>
    <w:rsid w:val="002B3C71"/>
    <w:rsid w:val="0036359E"/>
    <w:rsid w:val="00386771"/>
    <w:rsid w:val="003C48B7"/>
    <w:rsid w:val="003D03E0"/>
    <w:rsid w:val="004807A5"/>
    <w:rsid w:val="005247E5"/>
    <w:rsid w:val="005728BE"/>
    <w:rsid w:val="005A7AEB"/>
    <w:rsid w:val="005C6118"/>
    <w:rsid w:val="005E669C"/>
    <w:rsid w:val="006F0223"/>
    <w:rsid w:val="007806AC"/>
    <w:rsid w:val="00813789"/>
    <w:rsid w:val="0086760C"/>
    <w:rsid w:val="009F1229"/>
    <w:rsid w:val="009F15F7"/>
    <w:rsid w:val="00A60D89"/>
    <w:rsid w:val="00BB6A56"/>
    <w:rsid w:val="00C325D7"/>
    <w:rsid w:val="00C6336B"/>
    <w:rsid w:val="00C66799"/>
    <w:rsid w:val="00D37E33"/>
    <w:rsid w:val="00D41F94"/>
    <w:rsid w:val="00D721A9"/>
    <w:rsid w:val="00DF233D"/>
    <w:rsid w:val="00E04591"/>
    <w:rsid w:val="00EB68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7E5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626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626A3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1626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626A3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A60D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414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4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6</Pages>
  <Words>564</Words>
  <Characters>3219</Characters>
  <Application>Microsoft Office Outlook</Application>
  <DocSecurity>0</DocSecurity>
  <Lines>0</Lines>
  <Paragraphs>0</Paragraphs>
  <ScaleCrop>false</ScaleCrop>
  <Company>Lenovo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djghy</dc:creator>
  <cp:keywords/>
  <dc:description/>
  <cp:lastModifiedBy>吴琳赟</cp:lastModifiedBy>
  <cp:revision>14</cp:revision>
  <cp:lastPrinted>2016-01-05T07:19:00Z</cp:lastPrinted>
  <dcterms:created xsi:type="dcterms:W3CDTF">2015-12-28T03:00:00Z</dcterms:created>
  <dcterms:modified xsi:type="dcterms:W3CDTF">2016-01-05T07:19:00Z</dcterms:modified>
</cp:coreProperties>
</file>